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70"/>
        <w:gridCol w:w="704"/>
        <w:gridCol w:w="344"/>
        <w:gridCol w:w="1134"/>
        <w:gridCol w:w="418"/>
        <w:gridCol w:w="242"/>
        <w:gridCol w:w="332"/>
        <w:gridCol w:w="138"/>
        <w:gridCol w:w="711"/>
        <w:gridCol w:w="419"/>
        <w:gridCol w:w="290"/>
        <w:gridCol w:w="143"/>
        <w:gridCol w:w="417"/>
        <w:gridCol w:w="149"/>
        <w:gridCol w:w="285"/>
        <w:gridCol w:w="424"/>
        <w:gridCol w:w="426"/>
        <w:gridCol w:w="285"/>
        <w:gridCol w:w="539"/>
        <w:gridCol w:w="27"/>
        <w:gridCol w:w="142"/>
        <w:gridCol w:w="540"/>
        <w:gridCol w:w="168"/>
        <w:gridCol w:w="567"/>
        <w:gridCol w:w="426"/>
        <w:gridCol w:w="850"/>
      </w:tblGrid>
      <w:tr w:rsidR="00301A66">
        <w:trPr>
          <w:trHeight w:val="375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rect id="_x0000_s1029" style="position:absolute;left:0;text-align:left;margin-left:235.2pt;margin-top:-38.7pt;width:13.5pt;height:18.75pt;z-index:251660288" strokecolor="white"/>
              </w:pic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pict>
                <v:rect id="_x0000_s1028" style="position:absolute;left:0;text-align:left;margin-left:230.7pt;margin-top:-38.7pt;width:30pt;height:15.75pt;z-index:251659264" strokecolor="white"/>
              </w:pic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301A66" w:rsidRDefault="00301A6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16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A66" w:rsidRDefault="009D1B50">
            <w:pPr>
              <w:pStyle w:val="ConsPlusNormal"/>
              <w:ind w:firstLine="576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Приложение 1</w:t>
            </w:r>
          </w:p>
          <w:p w:rsidR="00301A66" w:rsidRDefault="009D1B50">
            <w:pPr>
              <w:pStyle w:val="formattexttopleveltext"/>
              <w:spacing w:before="0" w:beforeAutospacing="0" w:after="0" w:afterAutospacing="0"/>
              <w:ind w:firstLine="57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</w:t>
            </w:r>
          </w:p>
          <w:p w:rsidR="00301A66" w:rsidRDefault="009D1B50">
            <w:pPr>
              <w:pStyle w:val="formattexttopleveltext"/>
              <w:spacing w:before="0" w:beforeAutospacing="0" w:after="0" w:afterAutospacing="0"/>
              <w:ind w:firstLine="576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Администрации</w:t>
            </w:r>
            <w:proofErr w:type="gramEnd"/>
            <w:r>
              <w:rPr>
                <w:sz w:val="16"/>
                <w:szCs w:val="16"/>
              </w:rPr>
              <w:t xml:space="preserve"> ЗАТО Северск</w:t>
            </w:r>
          </w:p>
          <w:p w:rsidR="00301A66" w:rsidRDefault="009D1B50">
            <w:pPr>
              <w:pStyle w:val="formattexttopleveltext"/>
              <w:spacing w:before="0" w:beforeAutospacing="0" w:after="0" w:afterAutospacing="0"/>
              <w:ind w:firstLine="57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___</w:t>
            </w:r>
            <w:r w:rsidRPr="009D1B50">
              <w:rPr>
                <w:sz w:val="16"/>
                <w:szCs w:val="16"/>
              </w:rPr>
              <w:t>18.</w:t>
            </w:r>
            <w:r>
              <w:rPr>
                <w:sz w:val="16"/>
                <w:szCs w:val="16"/>
              </w:rPr>
              <w:t>01.2019______№ ____12___</w:t>
            </w:r>
          </w:p>
          <w:p w:rsidR="00301A66" w:rsidRDefault="00301A66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301A66" w:rsidRDefault="00301A6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ПАСПОРТ </w:t>
            </w:r>
          </w:p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муниципальной программы «Эффективное управление </w:t>
            </w:r>
          </w:p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муниципальными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финансами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ЗАТО Северск»</w:t>
            </w:r>
          </w:p>
        </w:tc>
      </w:tr>
      <w:tr w:rsidR="00301A66">
        <w:trPr>
          <w:trHeight w:val="375"/>
        </w:trPr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1A66" w:rsidRDefault="00301A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1A66" w:rsidRDefault="00301A6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1A66" w:rsidRDefault="00301A6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01A66">
        <w:trPr>
          <w:trHeight w:val="730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муниципальной программы (далее – Программа)</w:t>
            </w:r>
          </w:p>
        </w:tc>
        <w:tc>
          <w:tcPr>
            <w:tcW w:w="9072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Эффективное управление муниципальными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финансами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ЗАТО Северск</w:t>
            </w:r>
          </w:p>
        </w:tc>
      </w:tr>
      <w:tr w:rsidR="00301A66">
        <w:trPr>
          <w:trHeight w:val="511"/>
        </w:trPr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Срок реализации Программы</w:t>
            </w:r>
          </w:p>
        </w:tc>
        <w:tc>
          <w:tcPr>
            <w:tcW w:w="9072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2015 - 2020 годы </w:t>
            </w:r>
          </w:p>
        </w:tc>
      </w:tr>
      <w:tr w:rsidR="00301A66">
        <w:trPr>
          <w:trHeight w:val="443"/>
        </w:trPr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Программы</w:t>
            </w:r>
          </w:p>
        </w:tc>
        <w:tc>
          <w:tcPr>
            <w:tcW w:w="9072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Финансовое управление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Администрации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ЗАТО Северск</w:t>
            </w:r>
          </w:p>
        </w:tc>
      </w:tr>
      <w:tr w:rsidR="00301A66">
        <w:trPr>
          <w:trHeight w:val="251"/>
        </w:trPr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Соисполнители Программы</w:t>
            </w:r>
          </w:p>
        </w:tc>
        <w:tc>
          <w:tcPr>
            <w:tcW w:w="9072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Отсутствуют</w:t>
            </w:r>
          </w:p>
        </w:tc>
      </w:tr>
      <w:tr w:rsidR="00301A66">
        <w:trPr>
          <w:trHeight w:val="255"/>
        </w:trPr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Участники Программы</w:t>
            </w:r>
          </w:p>
        </w:tc>
        <w:tc>
          <w:tcPr>
            <w:tcW w:w="9072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Финансовое управление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Администрации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ЗАТО Северск</w:t>
            </w:r>
          </w:p>
        </w:tc>
      </w:tr>
      <w:tr w:rsidR="00301A66">
        <w:trPr>
          <w:trHeight w:val="1246"/>
        </w:trPr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Цель социально-экономического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развития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ЗАТО Северск, на реализацию которой направлена Программа</w:t>
            </w:r>
          </w:p>
        </w:tc>
        <w:tc>
          <w:tcPr>
            <w:tcW w:w="9072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Совершенствование действующей системы муниципального управления</w:t>
            </w:r>
          </w:p>
        </w:tc>
      </w:tr>
      <w:tr w:rsidR="00301A66">
        <w:trPr>
          <w:trHeight w:val="457"/>
        </w:trPr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Цель Программы</w:t>
            </w:r>
          </w:p>
        </w:tc>
        <w:tc>
          <w:tcPr>
            <w:tcW w:w="9072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Обеспечение сбалансированности и устойчивости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бюджета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ЗАТО Северск, повышение качества управления муниципальными финансами</w:t>
            </w:r>
          </w:p>
        </w:tc>
      </w:tr>
      <w:tr w:rsidR="00301A66">
        <w:trPr>
          <w:trHeight w:val="584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Целевые показатели (индикаторы)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результатив-ности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Программы и их значения (по годам реализации) </w:t>
            </w:r>
          </w:p>
          <w:p w:rsidR="00301A66" w:rsidRDefault="00301A66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301A66" w:rsidRDefault="00301A66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301A66" w:rsidRDefault="00301A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Показатели цели, </w:t>
            </w: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 год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 год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2016 год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2017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2018 год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2019 год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 год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2021 год (прогнозный период) </w:t>
            </w:r>
          </w:p>
          <w:p w:rsidR="00301A66" w:rsidRDefault="00301A6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(прогнозный период) </w:t>
            </w:r>
          </w:p>
          <w:p w:rsidR="00301A66" w:rsidRDefault="00301A6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01A66">
        <w:trPr>
          <w:trHeight w:val="1249"/>
        </w:trPr>
        <w:tc>
          <w:tcPr>
            <w:tcW w:w="14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Доля расходов бюджета, сформированных в рамках муниципальных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программ,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>не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менее,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проц</w:t>
            </w:r>
            <w:proofErr w:type="spellEnd"/>
          </w:p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301A66">
        <w:trPr>
          <w:trHeight w:val="1298"/>
        </w:trPr>
        <w:tc>
          <w:tcPr>
            <w:tcW w:w="14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Темп роста налоговых и неналоговых доходов в сравнении с предыдущим годом,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проц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&lt;*&gt;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105,5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105,5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301A66">
        <w:trPr>
          <w:trHeight w:val="960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Средняя балльная оценка финансового менеджмента ГРБС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301A66">
        <w:trPr>
          <w:trHeight w:val="1420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Задачи Программы</w:t>
            </w:r>
          </w:p>
        </w:tc>
        <w:tc>
          <w:tcPr>
            <w:tcW w:w="9072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 Обеспечение эффективного управления средствами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бюджета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ЗАТО Северск на уровне участников бюджетного процесса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>2. Обеспечение эффективного использования современных информационных технологий в бюджетном процессе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>3. Обеспечение сбалансированности и недопущения превышения ограничений по размеру муниципального долга бюджета ЗАТО Северск</w:t>
            </w:r>
          </w:p>
        </w:tc>
      </w:tr>
      <w:tr w:rsidR="00301A66">
        <w:trPr>
          <w:trHeight w:val="1397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Подпрограммы Программы</w:t>
            </w:r>
          </w:p>
        </w:tc>
        <w:tc>
          <w:tcPr>
            <w:tcW w:w="9072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Подпрограмма 1 «Повышение качества управления муниципальными финансами участниками бюджетного процесса в ЗАТО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Северск»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>Подпрограмма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2 «Повышение качества и уровня автоматизации бюджетного процесса в ЗАТО Северск»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>Подпрограмма 3 «Обеспечение устойчивости бюджета ЗАТО Северск»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>Подпрограмма 4 «Обеспечивающая подпрограмма»</w:t>
            </w:r>
          </w:p>
        </w:tc>
      </w:tr>
      <w:tr w:rsidR="00301A66">
        <w:trPr>
          <w:trHeight w:val="1421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Ведомственные целевые программы, входящие в состав Программы (далее – ВЦП)</w:t>
            </w:r>
          </w:p>
        </w:tc>
        <w:tc>
          <w:tcPr>
            <w:tcW w:w="9072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ВЦП «Повышение качества финансового менеджмента главных распорядителей бюджетных средств и главных администраторов доходов бюджета ЗАТО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Северск»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>ВЦП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«Совершенствование информационно-технического сопровождения бюджетного процесса на территории ЗАТО Северск»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>ВЦП «Эффективное управление муниципальным долгом ЗАТО Северск»</w:t>
            </w:r>
          </w:p>
        </w:tc>
      </w:tr>
      <w:tr w:rsidR="00301A66">
        <w:trPr>
          <w:trHeight w:val="372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Объем финансирования Программы, всего </w:t>
            </w:r>
          </w:p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т.ч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. по годам реализации Программы,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тыс.руб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Источники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 год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2016 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2017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2018 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2019 год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 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 год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прог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нозный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период) </w:t>
            </w:r>
          </w:p>
          <w:p w:rsidR="00301A66" w:rsidRDefault="00301A6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 год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прог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нозный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период) </w:t>
            </w:r>
          </w:p>
          <w:p w:rsidR="00301A66" w:rsidRDefault="00301A6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01A66">
        <w:trPr>
          <w:cantSplit/>
          <w:trHeight w:val="1134"/>
        </w:trPr>
        <w:tc>
          <w:tcPr>
            <w:tcW w:w="14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Местный бюджет (потребность (прогноз)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199 759,16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28552,93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28748,57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30341,80 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34546,94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41883,52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35685,40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35685,40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35685,40</w:t>
            </w:r>
          </w:p>
        </w:tc>
      </w:tr>
      <w:tr w:rsidR="00301A66">
        <w:trPr>
          <w:cantSplit/>
          <w:trHeight w:val="1134"/>
        </w:trPr>
        <w:tc>
          <w:tcPr>
            <w:tcW w:w="14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196482,74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28552,93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28748,57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30341,80 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34546,94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41533,52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32758,98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32732,42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0,00 </w:t>
            </w:r>
          </w:p>
        </w:tc>
      </w:tr>
      <w:tr w:rsidR="00301A66">
        <w:trPr>
          <w:trHeight w:val="375"/>
        </w:trPr>
        <w:tc>
          <w:tcPr>
            <w:tcW w:w="14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источники (расписать):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301A66">
        <w:trPr>
          <w:trHeight w:val="375"/>
        </w:trPr>
        <w:tc>
          <w:tcPr>
            <w:tcW w:w="14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 (потребность (прогноз)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301A66">
        <w:trPr>
          <w:trHeight w:val="375"/>
        </w:trPr>
        <w:tc>
          <w:tcPr>
            <w:tcW w:w="14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 (по согласованию (прогноз)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301A66">
        <w:trPr>
          <w:trHeight w:val="375"/>
        </w:trPr>
        <w:tc>
          <w:tcPr>
            <w:tcW w:w="14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Томской области (потребность (прогноз)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301A66">
        <w:trPr>
          <w:trHeight w:val="630"/>
        </w:trPr>
        <w:tc>
          <w:tcPr>
            <w:tcW w:w="14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Томской области (по согласованию (прогноз)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301A66">
        <w:trPr>
          <w:trHeight w:val="375"/>
        </w:trPr>
        <w:tc>
          <w:tcPr>
            <w:tcW w:w="14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внебюджет-ные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источники (по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согласо-ванию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(прогноз)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301A66">
        <w:trPr>
          <w:trHeight w:val="375"/>
        </w:trPr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196482,74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28552,93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28748,57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30341,80 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34546,94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41533,52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32758,98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32732,42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</w:tbl>
    <w:p w:rsidR="00301A66" w:rsidRDefault="009D1B50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------------------------------</w:t>
      </w:r>
    </w:p>
    <w:p w:rsidR="00301A66" w:rsidRDefault="009D1B50">
      <w:pPr>
        <w:ind w:left="-709" w:firstLine="70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&lt;*&gt;  Показатель рассчитывается в сопоставимых условиях с учетом изменений налогового и бюджетного законодательства по видам            и нормативам зачисления налоговых и неналоговых платежей в местный бюджет.</w:t>
      </w: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  <w:sectPr w:rsidR="00301A66">
          <w:headerReference w:type="first" r:id="rId8"/>
          <w:pgSz w:w="11907" w:h="16840" w:code="9"/>
          <w:pgMar w:top="1134" w:right="567" w:bottom="1134" w:left="1701" w:header="357" w:footer="720" w:gutter="0"/>
          <w:pgNumType w:start="1"/>
          <w:cols w:space="720"/>
          <w:titlePg/>
          <w:docGrid w:linePitch="272"/>
        </w:sectPr>
      </w:pPr>
    </w:p>
    <w:tbl>
      <w:tblPr>
        <w:tblpPr w:leftFromText="180" w:rightFromText="180" w:vertAnchor="page" w:horzAnchor="margin" w:tblpY="793"/>
        <w:tblW w:w="14850" w:type="dxa"/>
        <w:tblLayout w:type="fixed"/>
        <w:tblLook w:val="04A0" w:firstRow="1" w:lastRow="0" w:firstColumn="1" w:lastColumn="0" w:noHBand="0" w:noVBand="1"/>
      </w:tblPr>
      <w:tblGrid>
        <w:gridCol w:w="1962"/>
        <w:gridCol w:w="857"/>
        <w:gridCol w:w="704"/>
        <w:gridCol w:w="709"/>
        <w:gridCol w:w="709"/>
        <w:gridCol w:w="899"/>
        <w:gridCol w:w="855"/>
        <w:gridCol w:w="273"/>
        <w:gridCol w:w="577"/>
        <w:gridCol w:w="735"/>
        <w:gridCol w:w="116"/>
        <w:gridCol w:w="709"/>
        <w:gridCol w:w="168"/>
        <w:gridCol w:w="309"/>
        <w:gridCol w:w="657"/>
        <w:gridCol w:w="198"/>
        <w:gridCol w:w="936"/>
        <w:gridCol w:w="1134"/>
        <w:gridCol w:w="851"/>
        <w:gridCol w:w="839"/>
        <w:gridCol w:w="653"/>
      </w:tblGrid>
      <w:tr w:rsidR="00301A66">
        <w:trPr>
          <w:gridAfter w:val="1"/>
          <w:wAfter w:w="653" w:type="dxa"/>
          <w:trHeight w:val="1223"/>
        </w:trPr>
        <w:tc>
          <w:tcPr>
            <w:tcW w:w="1419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  <w:bookmarkStart w:id="0" w:name="RANGE!A3:K26"/>
          </w:p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301A66" w:rsidRDefault="009D1B50">
            <w:pPr>
              <w:pStyle w:val="ConsPlusNormal"/>
              <w:ind w:firstLine="57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Приложение 2</w:t>
            </w:r>
          </w:p>
          <w:p w:rsidR="00301A66" w:rsidRDefault="009D1B50">
            <w:pPr>
              <w:pStyle w:val="formattexttopleveltext"/>
              <w:spacing w:before="0" w:beforeAutospacing="0" w:after="0" w:afterAutospacing="0"/>
              <w:ind w:firstLine="57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к постановлению </w:t>
            </w:r>
          </w:p>
          <w:p w:rsidR="00301A66" w:rsidRDefault="009D1B50">
            <w:pPr>
              <w:pStyle w:val="formattexttopleveltext"/>
              <w:spacing w:before="0" w:beforeAutospacing="0" w:after="0" w:afterAutospacing="0"/>
              <w:ind w:firstLine="57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</w:t>
            </w:r>
            <w:proofErr w:type="gramStart"/>
            <w:r>
              <w:rPr>
                <w:sz w:val="18"/>
                <w:szCs w:val="18"/>
              </w:rPr>
              <w:t>Администрации</w:t>
            </w:r>
            <w:proofErr w:type="gramEnd"/>
            <w:r>
              <w:rPr>
                <w:sz w:val="18"/>
                <w:szCs w:val="18"/>
              </w:rPr>
              <w:t xml:space="preserve"> ЗАТО Северск</w:t>
            </w:r>
          </w:p>
          <w:p w:rsidR="00301A66" w:rsidRDefault="009D1B50" w:rsidP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D1B50" w:rsidRDefault="009D1B50" w:rsidP="009D1B50">
            <w:pPr>
              <w:pStyle w:val="formattexttopleveltext"/>
              <w:spacing w:before="0" w:beforeAutospacing="0" w:after="0" w:afterAutospacing="0"/>
              <w:ind w:firstLine="57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             от ___</w:t>
            </w:r>
            <w:r w:rsidRPr="009D1B50">
              <w:rPr>
                <w:sz w:val="16"/>
                <w:szCs w:val="16"/>
              </w:rPr>
              <w:t>18.</w:t>
            </w:r>
            <w:r>
              <w:rPr>
                <w:sz w:val="16"/>
                <w:szCs w:val="16"/>
              </w:rPr>
              <w:t>01.2019______№ ____12___</w:t>
            </w:r>
          </w:p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СВЕДЕНИЯ </w:t>
            </w:r>
            <w:r>
              <w:rPr>
                <w:color w:val="000000"/>
                <w:sz w:val="18"/>
                <w:szCs w:val="18"/>
              </w:rPr>
              <w:br/>
              <w:t xml:space="preserve">о составе и значениях целевых показателей (индикаторов) результативности муниципальной </w:t>
            </w:r>
            <w:proofErr w:type="gramStart"/>
            <w:r>
              <w:rPr>
                <w:color w:val="000000"/>
                <w:sz w:val="18"/>
                <w:szCs w:val="18"/>
              </w:rPr>
              <w:t>программы</w:t>
            </w:r>
            <w:r>
              <w:rPr>
                <w:color w:val="000000"/>
                <w:sz w:val="18"/>
                <w:szCs w:val="18"/>
              </w:rPr>
              <w:br/>
              <w:t>«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Эффективное управление муниципальными финансами ЗАТО Северск» </w:t>
            </w:r>
            <w:bookmarkEnd w:id="0"/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</w:tr>
      <w:tr w:rsidR="00301A66">
        <w:trPr>
          <w:trHeight w:val="375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66" w:rsidRDefault="00301A66">
            <w:pPr>
              <w:rPr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Таблица 4</w:t>
            </w:r>
          </w:p>
        </w:tc>
      </w:tr>
      <w:tr w:rsidR="00301A66">
        <w:trPr>
          <w:trHeight w:val="360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целевого показателя (индикатора)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Еди-ница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изме</w:t>
            </w:r>
            <w:proofErr w:type="spellEnd"/>
            <w:r>
              <w:rPr>
                <w:sz w:val="18"/>
                <w:szCs w:val="18"/>
              </w:rPr>
              <w:t>-рения</w:t>
            </w:r>
          </w:p>
        </w:tc>
        <w:tc>
          <w:tcPr>
            <w:tcW w:w="855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Значения целевых показателей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Периоди-чность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сбора данных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Метод сбора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инфор-мации</w:t>
            </w:r>
            <w:proofErr w:type="spellEnd"/>
            <w:proofErr w:type="gramEnd"/>
          </w:p>
        </w:tc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Ответственный за сбор данных по показателю</w:t>
            </w:r>
          </w:p>
        </w:tc>
      </w:tr>
      <w:tr w:rsidR="00301A66">
        <w:trPr>
          <w:trHeight w:val="506"/>
        </w:trPr>
        <w:tc>
          <w:tcPr>
            <w:tcW w:w="1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 w:val="18"/>
                <w:szCs w:val="18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2014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2015 год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2016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2017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год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 </w:t>
            </w:r>
          </w:p>
          <w:p w:rsidR="00301A66" w:rsidRDefault="00301A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год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 </w:t>
            </w:r>
          </w:p>
          <w:p w:rsidR="00301A66" w:rsidRDefault="00301A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</w:tr>
      <w:tr w:rsidR="00301A66">
        <w:trPr>
          <w:trHeight w:val="235"/>
        </w:trPr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</w:tr>
      <w:tr w:rsidR="00301A66">
        <w:trPr>
          <w:trHeight w:val="301"/>
        </w:trPr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Показатели муниципальной программы «Эффективное управление муниципальными </w:t>
            </w:r>
            <w:proofErr w:type="gramStart"/>
            <w:r>
              <w:rPr>
                <w:color w:val="000000"/>
                <w:sz w:val="18"/>
                <w:szCs w:val="18"/>
              </w:rPr>
              <w:t>финансами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ЗАТО Северск» </w:t>
            </w:r>
          </w:p>
        </w:tc>
      </w:tr>
      <w:tr w:rsidR="00301A66">
        <w:trPr>
          <w:trHeight w:val="1361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Доля расходов бюджета, сформированных в рамках муниципальных программ, не менее</w:t>
            </w: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Перио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дичес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-кая </w:t>
            </w:r>
            <w:proofErr w:type="gramStart"/>
            <w:r>
              <w:rPr>
                <w:color w:val="000000"/>
                <w:sz w:val="18"/>
                <w:szCs w:val="18"/>
              </w:rPr>
              <w:t>отчет-</w:t>
            </w:r>
            <w:proofErr w:type="spellStart"/>
            <w:r>
              <w:rPr>
                <w:color w:val="000000"/>
                <w:sz w:val="18"/>
                <w:szCs w:val="18"/>
              </w:rPr>
              <w:t>ность</w:t>
            </w:r>
            <w:proofErr w:type="spellEnd"/>
            <w:proofErr w:type="gramEnd"/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Финансовое управление </w:t>
            </w:r>
            <w:proofErr w:type="gramStart"/>
            <w:r>
              <w:rPr>
                <w:color w:val="000000"/>
                <w:sz w:val="18"/>
                <w:szCs w:val="18"/>
              </w:rPr>
              <w:t>Администрации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ЗАТО Северск</w:t>
            </w:r>
          </w:p>
        </w:tc>
      </w:tr>
      <w:tr w:rsidR="00301A66">
        <w:trPr>
          <w:trHeight w:val="956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Темп роста налоговых и неналоговых доходов в сравнении с предыдущим годом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Перио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дичес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-кая </w:t>
            </w:r>
            <w:proofErr w:type="gramStart"/>
            <w:r>
              <w:rPr>
                <w:color w:val="000000"/>
                <w:sz w:val="18"/>
                <w:szCs w:val="18"/>
              </w:rPr>
              <w:t>отчет-</w:t>
            </w:r>
            <w:proofErr w:type="spellStart"/>
            <w:r>
              <w:rPr>
                <w:color w:val="000000"/>
                <w:sz w:val="18"/>
                <w:szCs w:val="18"/>
              </w:rPr>
              <w:t>ность</w:t>
            </w:r>
            <w:proofErr w:type="spellEnd"/>
            <w:proofErr w:type="gramEnd"/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Финансовое управление </w:t>
            </w:r>
            <w:proofErr w:type="gramStart"/>
            <w:r>
              <w:rPr>
                <w:color w:val="000000"/>
                <w:sz w:val="18"/>
                <w:szCs w:val="18"/>
              </w:rPr>
              <w:t>Администрации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ЗАТО Северск</w:t>
            </w:r>
          </w:p>
        </w:tc>
      </w:tr>
      <w:tr w:rsidR="00301A66">
        <w:trPr>
          <w:trHeight w:val="112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rFonts w:eastAsiaTheme="minorHAnsi" w:cs="Times New Roman CYR"/>
                <w:sz w:val="18"/>
                <w:szCs w:val="18"/>
                <w:lang w:eastAsia="en-US"/>
              </w:rPr>
            </w:pPr>
            <w:r>
              <w:rPr>
                <w:rFonts w:eastAsiaTheme="minorHAnsi" w:cs="Times New Roman CYR"/>
                <w:sz w:val="18"/>
                <w:szCs w:val="18"/>
                <w:lang w:eastAsia="en-US"/>
              </w:rPr>
              <w:t>Средняя балльная оценка финансового менеджмента ГРБС</w:t>
            </w:r>
          </w:p>
          <w:p w:rsidR="00301A66" w:rsidRDefault="009D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301A66" w:rsidRDefault="00301A66">
            <w:pPr>
              <w:rPr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балл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Перио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дичес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-кая </w:t>
            </w:r>
            <w:proofErr w:type="gramStart"/>
            <w:r>
              <w:rPr>
                <w:color w:val="000000"/>
                <w:sz w:val="18"/>
                <w:szCs w:val="18"/>
              </w:rPr>
              <w:t>отчет-</w:t>
            </w:r>
            <w:proofErr w:type="spellStart"/>
            <w:r>
              <w:rPr>
                <w:color w:val="000000"/>
                <w:sz w:val="18"/>
                <w:szCs w:val="18"/>
              </w:rPr>
              <w:t>ность</w:t>
            </w:r>
            <w:proofErr w:type="spellEnd"/>
            <w:proofErr w:type="gramEnd"/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Финансовое управление </w:t>
            </w:r>
            <w:proofErr w:type="gramStart"/>
            <w:r>
              <w:rPr>
                <w:color w:val="000000"/>
                <w:sz w:val="18"/>
                <w:szCs w:val="18"/>
              </w:rPr>
              <w:t>Администрации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ЗАТО Северск</w:t>
            </w:r>
          </w:p>
        </w:tc>
      </w:tr>
    </w:tbl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page" w:horzAnchor="margin" w:tblpY="793"/>
        <w:tblW w:w="15417" w:type="dxa"/>
        <w:tblLayout w:type="fixed"/>
        <w:tblLook w:val="04A0" w:firstRow="1" w:lastRow="0" w:firstColumn="1" w:lastColumn="0" w:noHBand="0" w:noVBand="1"/>
      </w:tblPr>
      <w:tblGrid>
        <w:gridCol w:w="501"/>
        <w:gridCol w:w="1962"/>
        <w:gridCol w:w="857"/>
        <w:gridCol w:w="720"/>
        <w:gridCol w:w="713"/>
        <w:gridCol w:w="713"/>
        <w:gridCol w:w="875"/>
        <w:gridCol w:w="855"/>
        <w:gridCol w:w="850"/>
        <w:gridCol w:w="851"/>
        <w:gridCol w:w="709"/>
        <w:gridCol w:w="1134"/>
        <w:gridCol w:w="1134"/>
        <w:gridCol w:w="1134"/>
        <w:gridCol w:w="851"/>
        <w:gridCol w:w="1558"/>
      </w:tblGrid>
      <w:tr w:rsidR="00301A66">
        <w:trPr>
          <w:trHeight w:val="261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</w:tr>
      <w:tr w:rsidR="00301A66">
        <w:trPr>
          <w:trHeight w:val="261"/>
        </w:trPr>
        <w:tc>
          <w:tcPr>
            <w:tcW w:w="15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Показатели задачи 1 «Обеспечение эффективного управления средствами </w:t>
            </w:r>
            <w:proofErr w:type="gramStart"/>
            <w:r>
              <w:rPr>
                <w:color w:val="000000"/>
                <w:sz w:val="18"/>
                <w:szCs w:val="18"/>
              </w:rPr>
              <w:t>бюджета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ЗАТО Северск на уровне участников бюджетного процесса» Программы</w:t>
            </w: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</w:tr>
      <w:tr w:rsidR="00301A66">
        <w:trPr>
          <w:trHeight w:val="26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rFonts w:eastAsiaTheme="minorHAnsi" w:cs="Times New Roman CYR"/>
                <w:sz w:val="18"/>
                <w:szCs w:val="18"/>
                <w:lang w:eastAsia="en-US"/>
              </w:rPr>
            </w:pPr>
            <w:r>
              <w:rPr>
                <w:rFonts w:eastAsiaTheme="minorHAnsi" w:cs="Times New Roman CYR"/>
                <w:sz w:val="18"/>
                <w:szCs w:val="18"/>
                <w:lang w:eastAsia="en-US"/>
              </w:rPr>
              <w:t>Доля задолженности по арендным платежам (без учета пеней) в общем объеме поступлений по арендным платежам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9,8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Перио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дичес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-кая </w:t>
            </w:r>
            <w:proofErr w:type="gramStart"/>
            <w:r>
              <w:rPr>
                <w:color w:val="000000"/>
                <w:sz w:val="18"/>
                <w:szCs w:val="18"/>
              </w:rPr>
              <w:t>отчет-</w:t>
            </w:r>
            <w:proofErr w:type="spellStart"/>
            <w:r>
              <w:rPr>
                <w:color w:val="000000"/>
                <w:sz w:val="18"/>
                <w:szCs w:val="18"/>
              </w:rPr>
              <w:t>ность</w:t>
            </w:r>
            <w:proofErr w:type="spellEnd"/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 w:val="18"/>
                <w:szCs w:val="18"/>
              </w:rPr>
              <w:t>Администра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</w:p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ции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ЗАТО Северск</w:t>
            </w:r>
          </w:p>
        </w:tc>
      </w:tr>
      <w:tr w:rsidR="00301A66">
        <w:trPr>
          <w:trHeight w:val="1133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проведенных заседаний Комиссии по мобилизации доходов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менее 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менее </w:t>
            </w:r>
          </w:p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менее </w:t>
            </w:r>
          </w:p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менее </w:t>
            </w:r>
          </w:p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менее </w:t>
            </w:r>
          </w:p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менее 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</w:t>
            </w:r>
          </w:p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менее         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Ведом-</w:t>
            </w:r>
            <w:proofErr w:type="spellStart"/>
            <w:r>
              <w:rPr>
                <w:color w:val="000000"/>
                <w:sz w:val="18"/>
                <w:szCs w:val="18"/>
              </w:rPr>
              <w:t>ствен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ная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статис</w:t>
            </w:r>
            <w:proofErr w:type="spellEnd"/>
            <w:r>
              <w:rPr>
                <w:color w:val="000000"/>
                <w:sz w:val="18"/>
                <w:szCs w:val="18"/>
              </w:rPr>
              <w:t>-тика</w:t>
            </w:r>
            <w:proofErr w:type="gram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 w:val="18"/>
                <w:szCs w:val="18"/>
              </w:rPr>
              <w:t>Администра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</w:p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ции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ЗАТО Северск</w:t>
            </w:r>
          </w:p>
        </w:tc>
      </w:tr>
      <w:tr w:rsidR="00301A66">
        <w:trPr>
          <w:trHeight w:val="1263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приглашенных на Комиссию должников (неплательщиков)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чел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менее 200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менее 210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менее 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менее 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менее 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менее 250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</w:t>
            </w:r>
          </w:p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менее </w:t>
            </w:r>
          </w:p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Ведом-</w:t>
            </w:r>
            <w:proofErr w:type="spellStart"/>
            <w:r>
              <w:rPr>
                <w:color w:val="000000"/>
                <w:sz w:val="18"/>
                <w:szCs w:val="18"/>
              </w:rPr>
              <w:t>ствен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ная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статис</w:t>
            </w:r>
            <w:proofErr w:type="spellEnd"/>
            <w:r>
              <w:rPr>
                <w:color w:val="000000"/>
                <w:sz w:val="18"/>
                <w:szCs w:val="18"/>
              </w:rPr>
              <w:t>-тика</w:t>
            </w:r>
            <w:proofErr w:type="gram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 w:val="18"/>
                <w:szCs w:val="18"/>
              </w:rPr>
              <w:t>Администра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</w:p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ции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ЗАТО Северск</w:t>
            </w:r>
          </w:p>
        </w:tc>
      </w:tr>
      <w:tr w:rsidR="00301A66">
        <w:trPr>
          <w:trHeight w:val="1819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муниципальных учреждений, выполнивших муниципальное задание в полном объеме и с заданными показателями качества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Перио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дичес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-кая </w:t>
            </w:r>
            <w:proofErr w:type="gramStart"/>
            <w:r>
              <w:rPr>
                <w:color w:val="000000"/>
                <w:sz w:val="18"/>
                <w:szCs w:val="18"/>
              </w:rPr>
              <w:t>отчет-</w:t>
            </w:r>
            <w:proofErr w:type="spellStart"/>
            <w:r>
              <w:rPr>
                <w:color w:val="000000"/>
                <w:sz w:val="18"/>
                <w:szCs w:val="18"/>
              </w:rPr>
              <w:t>ность</w:t>
            </w:r>
            <w:proofErr w:type="spellEnd"/>
            <w:proofErr w:type="gram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 w:val="18"/>
                <w:szCs w:val="18"/>
              </w:rPr>
              <w:t>Администра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</w:p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ции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ЗАТО Северск</w:t>
            </w:r>
          </w:p>
        </w:tc>
      </w:tr>
      <w:tr w:rsidR="00301A66">
        <w:trPr>
          <w:trHeight w:val="417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Минимальный объем охваченных контрольными мероприятиями средств </w:t>
            </w:r>
            <w:proofErr w:type="gramStart"/>
            <w:r>
              <w:rPr>
                <w:sz w:val="18"/>
                <w:szCs w:val="18"/>
              </w:rPr>
              <w:t>бюджета</w:t>
            </w:r>
            <w:proofErr w:type="gramEnd"/>
            <w:r>
              <w:rPr>
                <w:sz w:val="18"/>
                <w:szCs w:val="18"/>
              </w:rPr>
              <w:t xml:space="preserve"> ЗАТО Северск в общем объеме бюджетных ассигнований, являющихся объектом муниципального финансового контроля</w:t>
            </w:r>
          </w:p>
          <w:p w:rsidR="00301A66" w:rsidRDefault="00301A66">
            <w:pPr>
              <w:rPr>
                <w:sz w:val="18"/>
                <w:szCs w:val="18"/>
              </w:rPr>
            </w:pPr>
          </w:p>
          <w:p w:rsidR="00301A66" w:rsidRDefault="00301A66">
            <w:pPr>
              <w:rPr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Перио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дичес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-кая </w:t>
            </w:r>
            <w:proofErr w:type="gramStart"/>
            <w:r>
              <w:rPr>
                <w:color w:val="000000"/>
                <w:sz w:val="18"/>
                <w:szCs w:val="18"/>
              </w:rPr>
              <w:t>отчет-</w:t>
            </w:r>
            <w:proofErr w:type="spellStart"/>
            <w:r>
              <w:rPr>
                <w:color w:val="000000"/>
                <w:sz w:val="18"/>
                <w:szCs w:val="18"/>
              </w:rPr>
              <w:t>ность</w:t>
            </w:r>
            <w:proofErr w:type="spellEnd"/>
            <w:proofErr w:type="gram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Контрольно-ревизионный комитет </w:t>
            </w:r>
            <w:proofErr w:type="spellStart"/>
            <w:r>
              <w:rPr>
                <w:color w:val="000000"/>
                <w:sz w:val="18"/>
                <w:szCs w:val="18"/>
              </w:rPr>
              <w:t>Администра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</w:p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ции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ЗАТО Северск</w:t>
            </w:r>
          </w:p>
        </w:tc>
      </w:tr>
    </w:tbl>
    <w:p w:rsidR="00301A66" w:rsidRDefault="009D1B5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tbl>
      <w:tblPr>
        <w:tblpPr w:leftFromText="180" w:rightFromText="180" w:vertAnchor="page" w:horzAnchor="margin" w:tblpY="793"/>
        <w:tblW w:w="15417" w:type="dxa"/>
        <w:tblLayout w:type="fixed"/>
        <w:tblLook w:val="04A0" w:firstRow="1" w:lastRow="0" w:firstColumn="1" w:lastColumn="0" w:noHBand="0" w:noVBand="1"/>
      </w:tblPr>
      <w:tblGrid>
        <w:gridCol w:w="500"/>
        <w:gridCol w:w="1962"/>
        <w:gridCol w:w="99"/>
        <w:gridCol w:w="758"/>
        <w:gridCol w:w="720"/>
        <w:gridCol w:w="21"/>
        <w:gridCol w:w="692"/>
        <w:gridCol w:w="21"/>
        <w:gridCol w:w="692"/>
        <w:gridCol w:w="21"/>
        <w:gridCol w:w="854"/>
        <w:gridCol w:w="855"/>
        <w:gridCol w:w="850"/>
        <w:gridCol w:w="851"/>
        <w:gridCol w:w="709"/>
        <w:gridCol w:w="1134"/>
        <w:gridCol w:w="1134"/>
        <w:gridCol w:w="1134"/>
        <w:gridCol w:w="851"/>
        <w:gridCol w:w="1559"/>
      </w:tblGrid>
      <w:tr w:rsidR="00301A66">
        <w:trPr>
          <w:trHeight w:val="274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</w:tr>
      <w:tr w:rsidR="00301A66">
        <w:trPr>
          <w:trHeight w:val="423"/>
        </w:trPr>
        <w:tc>
          <w:tcPr>
            <w:tcW w:w="1541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Показатели задачи 2 «Обеспечение эффективного использования современных информационных технологий в бюджетном процессе» Программы</w:t>
            </w: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</w:tr>
      <w:tr w:rsidR="00301A66">
        <w:trPr>
          <w:trHeight w:val="1306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установленных обновлений на бухгалтерских и финансовых системах</w:t>
            </w:r>
          </w:p>
          <w:p w:rsidR="00301A66" w:rsidRDefault="00301A66">
            <w:pPr>
              <w:rPr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Ведом-</w:t>
            </w:r>
            <w:proofErr w:type="spellStart"/>
            <w:r>
              <w:rPr>
                <w:color w:val="000000"/>
                <w:sz w:val="18"/>
                <w:szCs w:val="18"/>
              </w:rPr>
              <w:t>ствен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ная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статис</w:t>
            </w:r>
            <w:proofErr w:type="spellEnd"/>
            <w:r>
              <w:rPr>
                <w:color w:val="000000"/>
                <w:sz w:val="18"/>
                <w:szCs w:val="18"/>
              </w:rPr>
              <w:t>-тика</w:t>
            </w:r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Финансовое управление </w:t>
            </w:r>
            <w:proofErr w:type="gramStart"/>
            <w:r>
              <w:rPr>
                <w:color w:val="000000"/>
                <w:sz w:val="18"/>
                <w:szCs w:val="18"/>
              </w:rPr>
              <w:t>Администрации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ЗАТО Северск</w:t>
            </w:r>
          </w:p>
        </w:tc>
      </w:tr>
      <w:tr w:rsidR="00301A66">
        <w:trPr>
          <w:trHeight w:val="125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rFonts w:eastAsiaTheme="minorHAnsi" w:cs="Times New Roman CYR"/>
                <w:sz w:val="18"/>
                <w:szCs w:val="18"/>
                <w:lang w:eastAsia="en-US"/>
              </w:rPr>
            </w:pPr>
            <w:r>
              <w:rPr>
                <w:rFonts w:eastAsiaTheme="minorHAnsi" w:cs="Times New Roman CYR"/>
                <w:sz w:val="18"/>
                <w:szCs w:val="18"/>
                <w:lang w:eastAsia="en-US"/>
              </w:rPr>
              <w:t>Доля АРМ, подключенных к общим информационным системам</w:t>
            </w:r>
          </w:p>
          <w:p w:rsidR="00301A66" w:rsidRDefault="009D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Ведом-</w:t>
            </w:r>
            <w:proofErr w:type="spellStart"/>
            <w:r>
              <w:rPr>
                <w:color w:val="000000"/>
                <w:sz w:val="18"/>
                <w:szCs w:val="18"/>
              </w:rPr>
              <w:t>ствен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ная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статистика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Финансовое управление </w:t>
            </w:r>
            <w:proofErr w:type="gramStart"/>
            <w:r>
              <w:rPr>
                <w:color w:val="000000"/>
                <w:sz w:val="18"/>
                <w:szCs w:val="18"/>
              </w:rPr>
              <w:t>Администрации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ЗАТО Северск</w:t>
            </w:r>
          </w:p>
        </w:tc>
      </w:tr>
      <w:tr w:rsidR="00301A66">
        <w:trPr>
          <w:trHeight w:val="150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учреждений, допустивших несвоевременное обновление информации на сайте bus.gov.ru</w:t>
            </w:r>
          </w:p>
          <w:p w:rsidR="00301A66" w:rsidRDefault="00301A66">
            <w:pPr>
              <w:rPr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Перио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дичес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-кая </w:t>
            </w:r>
            <w:proofErr w:type="gramStart"/>
            <w:r>
              <w:rPr>
                <w:color w:val="000000"/>
                <w:sz w:val="18"/>
                <w:szCs w:val="18"/>
              </w:rPr>
              <w:t>отчет-</w:t>
            </w:r>
            <w:proofErr w:type="spellStart"/>
            <w:r>
              <w:rPr>
                <w:color w:val="000000"/>
                <w:sz w:val="18"/>
                <w:szCs w:val="18"/>
              </w:rPr>
              <w:t>ность</w:t>
            </w:r>
            <w:proofErr w:type="spellEnd"/>
            <w:proofErr w:type="gram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Финансовое управление </w:t>
            </w:r>
            <w:proofErr w:type="gramStart"/>
            <w:r>
              <w:rPr>
                <w:color w:val="000000"/>
                <w:sz w:val="18"/>
                <w:szCs w:val="18"/>
              </w:rPr>
              <w:t>Администрации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ЗАТО Северск</w:t>
            </w:r>
          </w:p>
        </w:tc>
      </w:tr>
      <w:tr w:rsidR="00301A66">
        <w:trPr>
          <w:trHeight w:val="375"/>
        </w:trPr>
        <w:tc>
          <w:tcPr>
            <w:tcW w:w="1541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Показатели задачи </w:t>
            </w:r>
            <w:proofErr w:type="gramStart"/>
            <w:r>
              <w:rPr>
                <w:color w:val="000000"/>
                <w:sz w:val="18"/>
                <w:szCs w:val="18"/>
              </w:rPr>
              <w:t>3  «</w:t>
            </w:r>
            <w:proofErr w:type="gramEnd"/>
            <w:r>
              <w:rPr>
                <w:color w:val="000000"/>
                <w:sz w:val="18"/>
                <w:szCs w:val="18"/>
              </w:rPr>
              <w:t>Обеспечение сбалансированности и недопущения превышения ограничений по размеру муниципального долга бюджета ЗАТО Северск» Программы</w:t>
            </w:r>
          </w:p>
        </w:tc>
      </w:tr>
      <w:tr w:rsidR="00301A66">
        <w:trPr>
          <w:trHeight w:val="1376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3.1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rFonts w:eastAsiaTheme="minorHAnsi" w:cs="Times New Roman CYR"/>
                <w:sz w:val="18"/>
                <w:szCs w:val="18"/>
                <w:lang w:eastAsia="en-US"/>
              </w:rPr>
            </w:pPr>
            <w:r>
              <w:rPr>
                <w:rFonts w:eastAsiaTheme="minorHAnsi" w:cs="Times New Roman CYR"/>
                <w:sz w:val="18"/>
                <w:szCs w:val="18"/>
                <w:lang w:eastAsia="en-US"/>
              </w:rPr>
              <w:t>Отношение стоимости прямого долга к уровню ключевой ставки Банка России</w:t>
            </w:r>
          </w:p>
          <w:p w:rsidR="00301A66" w:rsidRDefault="00301A66">
            <w:pPr>
              <w:rPr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Перио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дичес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-кая </w:t>
            </w:r>
            <w:proofErr w:type="gramStart"/>
            <w:r>
              <w:rPr>
                <w:color w:val="000000"/>
                <w:sz w:val="18"/>
                <w:szCs w:val="18"/>
              </w:rPr>
              <w:t>отчет-</w:t>
            </w:r>
            <w:proofErr w:type="spellStart"/>
            <w:r>
              <w:rPr>
                <w:color w:val="000000"/>
                <w:sz w:val="18"/>
                <w:szCs w:val="18"/>
              </w:rPr>
              <w:t>ность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Финансовое управление </w:t>
            </w:r>
            <w:proofErr w:type="gramStart"/>
            <w:r>
              <w:rPr>
                <w:color w:val="000000"/>
                <w:sz w:val="18"/>
                <w:szCs w:val="18"/>
              </w:rPr>
              <w:t>Администрации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ЗАТО Северск</w:t>
            </w:r>
          </w:p>
        </w:tc>
      </w:tr>
      <w:tr w:rsidR="00301A66">
        <w:trPr>
          <w:trHeight w:val="100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3.2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просроченных долговых обязательств в объеме долга</w:t>
            </w:r>
          </w:p>
          <w:p w:rsidR="00301A66" w:rsidRDefault="00301A66">
            <w:pPr>
              <w:rPr>
                <w:sz w:val="18"/>
                <w:szCs w:val="18"/>
              </w:rPr>
            </w:pPr>
          </w:p>
          <w:p w:rsidR="00301A66" w:rsidRDefault="00301A66">
            <w:pPr>
              <w:rPr>
                <w:sz w:val="18"/>
                <w:szCs w:val="18"/>
              </w:rPr>
            </w:pPr>
          </w:p>
          <w:p w:rsidR="00301A66" w:rsidRDefault="00301A66">
            <w:pPr>
              <w:rPr>
                <w:sz w:val="18"/>
                <w:szCs w:val="18"/>
              </w:rPr>
            </w:pPr>
          </w:p>
          <w:p w:rsidR="00301A66" w:rsidRDefault="00301A66">
            <w:pPr>
              <w:rPr>
                <w:sz w:val="18"/>
                <w:szCs w:val="18"/>
              </w:rPr>
            </w:pPr>
          </w:p>
          <w:p w:rsidR="00301A66" w:rsidRDefault="00301A66">
            <w:pPr>
              <w:rPr>
                <w:sz w:val="18"/>
                <w:szCs w:val="18"/>
              </w:rPr>
            </w:pPr>
          </w:p>
          <w:p w:rsidR="00301A66" w:rsidRDefault="00301A66">
            <w:pPr>
              <w:rPr>
                <w:sz w:val="18"/>
                <w:szCs w:val="18"/>
              </w:rPr>
            </w:pPr>
          </w:p>
          <w:p w:rsidR="00301A66" w:rsidRDefault="00301A66">
            <w:pPr>
              <w:rPr>
                <w:sz w:val="18"/>
                <w:szCs w:val="18"/>
              </w:rPr>
            </w:pPr>
          </w:p>
          <w:p w:rsidR="00301A66" w:rsidRDefault="00301A66">
            <w:pPr>
              <w:rPr>
                <w:sz w:val="18"/>
                <w:szCs w:val="18"/>
              </w:rPr>
            </w:pPr>
          </w:p>
          <w:p w:rsidR="00301A66" w:rsidRDefault="00301A66">
            <w:pPr>
              <w:rPr>
                <w:sz w:val="18"/>
                <w:szCs w:val="18"/>
              </w:rPr>
            </w:pPr>
          </w:p>
          <w:p w:rsidR="00301A66" w:rsidRDefault="00301A66">
            <w:pPr>
              <w:rPr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Перио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дичес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-кая </w:t>
            </w:r>
            <w:proofErr w:type="gramStart"/>
            <w:r>
              <w:rPr>
                <w:color w:val="000000"/>
                <w:sz w:val="18"/>
                <w:szCs w:val="18"/>
              </w:rPr>
              <w:t>отчет-</w:t>
            </w:r>
            <w:proofErr w:type="spellStart"/>
            <w:r>
              <w:rPr>
                <w:color w:val="000000"/>
                <w:sz w:val="18"/>
                <w:szCs w:val="18"/>
              </w:rPr>
              <w:t>ность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Финансовое управление </w:t>
            </w:r>
            <w:proofErr w:type="gramStart"/>
            <w:r>
              <w:rPr>
                <w:color w:val="000000"/>
                <w:sz w:val="18"/>
                <w:szCs w:val="18"/>
              </w:rPr>
              <w:t>Администрации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ЗАТО Северск</w:t>
            </w:r>
          </w:p>
        </w:tc>
      </w:tr>
    </w:tbl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9D1B5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tbl>
      <w:tblPr>
        <w:tblpPr w:leftFromText="180" w:rightFromText="180" w:vertAnchor="page" w:horzAnchor="margin" w:tblpY="793"/>
        <w:tblW w:w="15417" w:type="dxa"/>
        <w:tblLayout w:type="fixed"/>
        <w:tblLook w:val="04A0" w:firstRow="1" w:lastRow="0" w:firstColumn="1" w:lastColumn="0" w:noHBand="0" w:noVBand="1"/>
      </w:tblPr>
      <w:tblGrid>
        <w:gridCol w:w="501"/>
        <w:gridCol w:w="2061"/>
        <w:gridCol w:w="758"/>
        <w:gridCol w:w="741"/>
        <w:gridCol w:w="713"/>
        <w:gridCol w:w="713"/>
        <w:gridCol w:w="854"/>
        <w:gridCol w:w="855"/>
        <w:gridCol w:w="850"/>
        <w:gridCol w:w="851"/>
        <w:gridCol w:w="709"/>
        <w:gridCol w:w="1134"/>
        <w:gridCol w:w="1134"/>
        <w:gridCol w:w="1134"/>
        <w:gridCol w:w="850"/>
        <w:gridCol w:w="1559"/>
      </w:tblGrid>
      <w:tr w:rsidR="00301A66">
        <w:trPr>
          <w:trHeight w:val="27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</w:tr>
      <w:tr w:rsidR="00301A66">
        <w:trPr>
          <w:trHeight w:val="1382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3.3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Отношение объема краткосрочного долга к доходам </w:t>
            </w:r>
            <w:proofErr w:type="gramStart"/>
            <w:r>
              <w:rPr>
                <w:sz w:val="18"/>
                <w:szCs w:val="18"/>
              </w:rPr>
              <w:t>бюджета</w:t>
            </w:r>
            <w:proofErr w:type="gramEnd"/>
            <w:r>
              <w:rPr>
                <w:sz w:val="18"/>
                <w:szCs w:val="18"/>
              </w:rPr>
              <w:t xml:space="preserve"> ЗАТО Северск без учета безвозмездных поступлений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9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</w:p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</w:p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</w:p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</w:p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</w:p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Перио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дичес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-кая </w:t>
            </w:r>
            <w:proofErr w:type="gramStart"/>
            <w:r>
              <w:rPr>
                <w:color w:val="000000"/>
                <w:sz w:val="18"/>
                <w:szCs w:val="18"/>
              </w:rPr>
              <w:t>отчет-</w:t>
            </w:r>
            <w:proofErr w:type="spellStart"/>
            <w:r>
              <w:rPr>
                <w:color w:val="000000"/>
                <w:sz w:val="18"/>
                <w:szCs w:val="18"/>
              </w:rPr>
              <w:t>ность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Финансовое управление </w:t>
            </w:r>
            <w:proofErr w:type="gramStart"/>
            <w:r>
              <w:rPr>
                <w:color w:val="000000"/>
                <w:sz w:val="18"/>
                <w:szCs w:val="18"/>
              </w:rPr>
              <w:t>Администрации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ЗАТО Северск</w:t>
            </w:r>
          </w:p>
        </w:tc>
      </w:tr>
      <w:tr w:rsidR="00301A66">
        <w:trPr>
          <w:trHeight w:val="1132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3.4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Отношение суммы остатков на едином счете бюджета к общей сумме расходов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6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</w:p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</w:t>
            </w:r>
          </w:p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</w:p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</w:p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</w:t>
            </w:r>
          </w:p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более </w:t>
            </w:r>
          </w:p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Перио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дичес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-кая </w:t>
            </w:r>
            <w:proofErr w:type="gramStart"/>
            <w:r>
              <w:rPr>
                <w:color w:val="000000"/>
                <w:sz w:val="18"/>
                <w:szCs w:val="18"/>
              </w:rPr>
              <w:t>отчет-</w:t>
            </w:r>
            <w:proofErr w:type="spellStart"/>
            <w:r>
              <w:rPr>
                <w:color w:val="000000"/>
                <w:sz w:val="18"/>
                <w:szCs w:val="18"/>
              </w:rPr>
              <w:t>ность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Финансовое управление </w:t>
            </w:r>
            <w:proofErr w:type="gramStart"/>
            <w:r>
              <w:rPr>
                <w:color w:val="000000"/>
                <w:sz w:val="18"/>
                <w:szCs w:val="18"/>
              </w:rPr>
              <w:t>Администрации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ЗАТО Северск</w:t>
            </w:r>
          </w:p>
        </w:tc>
      </w:tr>
    </w:tbl>
    <w:p w:rsidR="00301A66" w:rsidRDefault="00301A66">
      <w:pPr>
        <w:rPr>
          <w:sz w:val="18"/>
          <w:szCs w:val="18"/>
        </w:rPr>
      </w:pPr>
    </w:p>
    <w:p w:rsidR="00301A66" w:rsidRDefault="00301A66">
      <w:pPr>
        <w:rPr>
          <w:sz w:val="18"/>
          <w:szCs w:val="18"/>
        </w:rPr>
      </w:pPr>
    </w:p>
    <w:p w:rsidR="00301A66" w:rsidRDefault="00301A66">
      <w:pPr>
        <w:rPr>
          <w:sz w:val="18"/>
          <w:szCs w:val="18"/>
        </w:rPr>
      </w:pPr>
    </w:p>
    <w:p w:rsidR="00301A66" w:rsidRDefault="00301A66">
      <w:pPr>
        <w:rPr>
          <w:sz w:val="18"/>
          <w:szCs w:val="18"/>
        </w:rPr>
      </w:pPr>
    </w:p>
    <w:p w:rsidR="00301A66" w:rsidRDefault="00301A66">
      <w:pPr>
        <w:rPr>
          <w:sz w:val="18"/>
          <w:szCs w:val="18"/>
        </w:rPr>
      </w:pPr>
    </w:p>
    <w:p w:rsidR="00301A66" w:rsidRDefault="00301A66">
      <w:pPr>
        <w:rPr>
          <w:sz w:val="18"/>
          <w:szCs w:val="18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  <w:sectPr w:rsidR="00301A66">
          <w:pgSz w:w="16840" w:h="11907" w:orient="landscape" w:code="9"/>
          <w:pgMar w:top="1701" w:right="1134" w:bottom="567" w:left="1134" w:header="357" w:footer="720" w:gutter="0"/>
          <w:pgNumType w:start="1"/>
          <w:cols w:space="720"/>
          <w:titlePg/>
          <w:docGrid w:linePitch="272"/>
        </w:sectPr>
      </w:pPr>
    </w:p>
    <w:p w:rsidR="00301A66" w:rsidRDefault="009D1B50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Приложение 3</w:t>
      </w:r>
    </w:p>
    <w:p w:rsidR="00301A66" w:rsidRDefault="009D1B50">
      <w:pPr>
        <w:pStyle w:val="formattexttopleveltext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к постановлению </w:t>
      </w:r>
    </w:p>
    <w:p w:rsidR="00301A66" w:rsidRDefault="009D1B50">
      <w:pPr>
        <w:pStyle w:val="formattexttopleveltext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Администрации</w:t>
      </w:r>
      <w:proofErr w:type="gramEnd"/>
      <w:r>
        <w:rPr>
          <w:sz w:val="20"/>
          <w:szCs w:val="20"/>
        </w:rPr>
        <w:t xml:space="preserve"> ЗАТО Северск</w:t>
      </w:r>
    </w:p>
    <w:p w:rsidR="00301A66" w:rsidRDefault="009D1B50">
      <w:pPr>
        <w:widowControl w:val="0"/>
        <w:autoSpaceDE w:val="0"/>
        <w:autoSpaceDN w:val="0"/>
        <w:adjustRightInd w:val="0"/>
        <w:ind w:left="4956"/>
        <w:jc w:val="center"/>
        <w:outlineLvl w:val="2"/>
        <w:rPr>
          <w:rFonts w:ascii="Times New Roman" w:hAnsi="Times New Roman"/>
          <w:sz w:val="18"/>
          <w:szCs w:val="18"/>
        </w:rPr>
      </w:pPr>
      <w:r>
        <w:t xml:space="preserve">  от _18.01.2019______№ __12________</w:t>
      </w:r>
    </w:p>
    <w:p w:rsidR="00301A66" w:rsidRDefault="00301A66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18"/>
          <w:szCs w:val="18"/>
        </w:rPr>
      </w:pPr>
    </w:p>
    <w:p w:rsidR="00301A66" w:rsidRDefault="00301A66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18"/>
          <w:szCs w:val="18"/>
        </w:rPr>
      </w:pPr>
    </w:p>
    <w:p w:rsidR="00301A66" w:rsidRDefault="00301A66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18"/>
          <w:szCs w:val="18"/>
        </w:rPr>
      </w:pPr>
    </w:p>
    <w:p w:rsidR="00301A66" w:rsidRDefault="00301A66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18"/>
          <w:szCs w:val="18"/>
        </w:rPr>
      </w:pPr>
    </w:p>
    <w:p w:rsidR="00301A66" w:rsidRDefault="00301A66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18"/>
          <w:szCs w:val="18"/>
        </w:rPr>
      </w:pPr>
    </w:p>
    <w:p w:rsidR="00301A66" w:rsidRDefault="009D1B50">
      <w:pPr>
        <w:jc w:val="center"/>
        <w:rPr>
          <w:sz w:val="18"/>
          <w:szCs w:val="18"/>
        </w:rPr>
      </w:pPr>
      <w:r>
        <w:rPr>
          <w:sz w:val="18"/>
          <w:szCs w:val="18"/>
        </w:rPr>
        <w:t>ПЕРЕЧЕНЬ</w:t>
      </w:r>
    </w:p>
    <w:p w:rsidR="00301A66" w:rsidRDefault="009D1B50">
      <w:pPr>
        <w:jc w:val="center"/>
        <w:rPr>
          <w:sz w:val="18"/>
          <w:szCs w:val="18"/>
        </w:rPr>
      </w:pPr>
      <w:r>
        <w:rPr>
          <w:sz w:val="18"/>
          <w:szCs w:val="18"/>
        </w:rPr>
        <w:t>мероприятий и ресурсное обеспечение реализации обеспечивающей подпрограммы</w:t>
      </w:r>
    </w:p>
    <w:p w:rsidR="00301A66" w:rsidRDefault="009D1B50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муниципальной программы «Эффективное управление муниципальными </w:t>
      </w:r>
      <w:proofErr w:type="gramStart"/>
      <w:r>
        <w:rPr>
          <w:sz w:val="18"/>
          <w:szCs w:val="18"/>
        </w:rPr>
        <w:t>финансами</w:t>
      </w:r>
      <w:proofErr w:type="gramEnd"/>
      <w:r>
        <w:rPr>
          <w:sz w:val="18"/>
          <w:szCs w:val="18"/>
        </w:rPr>
        <w:t xml:space="preserve"> ЗАТО Северск» </w:t>
      </w:r>
    </w:p>
    <w:p w:rsidR="00301A66" w:rsidRDefault="00301A66">
      <w:pPr>
        <w:rPr>
          <w:sz w:val="18"/>
          <w:szCs w:val="18"/>
        </w:rPr>
      </w:pPr>
    </w:p>
    <w:p w:rsidR="00301A66" w:rsidRDefault="00301A66">
      <w:pPr>
        <w:rPr>
          <w:sz w:val="18"/>
          <w:szCs w:val="18"/>
        </w:rPr>
      </w:pPr>
    </w:p>
    <w:p w:rsidR="00301A66" w:rsidRDefault="009D1B50">
      <w:pPr>
        <w:jc w:val="right"/>
        <w:rPr>
          <w:sz w:val="18"/>
          <w:szCs w:val="18"/>
        </w:rPr>
      </w:pPr>
      <w:r>
        <w:rPr>
          <w:sz w:val="18"/>
          <w:szCs w:val="18"/>
        </w:rPr>
        <w:t>Таблица 5</w:t>
      </w:r>
    </w:p>
    <w:tbl>
      <w:tblPr>
        <w:tblW w:w="1337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"/>
        <w:gridCol w:w="993"/>
        <w:gridCol w:w="1417"/>
        <w:gridCol w:w="993"/>
        <w:gridCol w:w="86"/>
        <w:gridCol w:w="236"/>
        <w:gridCol w:w="236"/>
        <w:gridCol w:w="292"/>
        <w:gridCol w:w="851"/>
        <w:gridCol w:w="708"/>
        <w:gridCol w:w="142"/>
        <w:gridCol w:w="709"/>
        <w:gridCol w:w="142"/>
        <w:gridCol w:w="708"/>
        <w:gridCol w:w="142"/>
        <w:gridCol w:w="992"/>
        <w:gridCol w:w="851"/>
        <w:gridCol w:w="850"/>
        <w:gridCol w:w="2024"/>
        <w:gridCol w:w="8"/>
        <w:gridCol w:w="570"/>
      </w:tblGrid>
      <w:tr w:rsidR="00301A66">
        <w:trPr>
          <w:gridAfter w:val="1"/>
          <w:wAfter w:w="570" w:type="dxa"/>
          <w:trHeight w:val="280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ind w:left="-93" w:right="-108"/>
              <w:jc w:val="center"/>
              <w:rPr>
                <w:color w:val="000000"/>
                <w:sz w:val="18"/>
                <w:szCs w:val="18"/>
              </w:rPr>
            </w:pPr>
          </w:p>
          <w:p w:rsidR="00301A66" w:rsidRDefault="009D1B50">
            <w:pPr>
              <w:ind w:left="-93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Ответст</w:t>
            </w:r>
            <w:proofErr w:type="spellEnd"/>
            <w:r>
              <w:rPr>
                <w:color w:val="000000"/>
                <w:sz w:val="18"/>
                <w:szCs w:val="18"/>
              </w:rPr>
              <w:t>-венный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испол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</w:p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нитель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соиспол-нитель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>, участник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Распределение объема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финансирова-ния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обеспечива-ющей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подпрограммы по задачам деятельности ответственного исполнителя, соисполнителя, участника</w:t>
            </w:r>
          </w:p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2015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2016 год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2017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2020 </w:t>
            </w:r>
          </w:p>
          <w:p w:rsidR="00301A66" w:rsidRDefault="009D1B50">
            <w:pPr>
              <w:jc w:val="center"/>
            </w:pPr>
            <w:r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2021 </w:t>
            </w:r>
          </w:p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год </w:t>
            </w:r>
          </w:p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период)</w:t>
            </w:r>
          </w:p>
          <w:p w:rsidR="00301A66" w:rsidRDefault="00301A6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 год (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пери-од)</w:t>
            </w:r>
          </w:p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01A66">
        <w:trPr>
          <w:gridAfter w:val="1"/>
          <w:wAfter w:w="570" w:type="dxa"/>
          <w:trHeight w:val="20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ind w:left="-93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01A66">
        <w:trPr>
          <w:gridAfter w:val="1"/>
          <w:wAfter w:w="570" w:type="dxa"/>
          <w:trHeight w:val="339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Финансо</w:t>
            </w:r>
            <w:proofErr w:type="spellEnd"/>
            <w:r>
              <w:rPr>
                <w:color w:val="000000"/>
                <w:sz w:val="18"/>
                <w:szCs w:val="18"/>
              </w:rPr>
              <w:t>-вое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управле-ние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Админи-страции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ЗАТО Северск</w:t>
            </w:r>
          </w:p>
        </w:tc>
        <w:tc>
          <w:tcPr>
            <w:tcW w:w="9355" w:type="dxa"/>
            <w:gridSpan w:val="16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Задача 1 «Обеспечение выполнения расходных обязательств и создание условий для их оптимизации»</w:t>
            </w: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</w:tr>
      <w:tr w:rsidR="00301A66">
        <w:trPr>
          <w:gridAfter w:val="2"/>
          <w:wAfter w:w="578" w:type="dxa"/>
          <w:trHeight w:val="3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Объем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финансирова-ния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тыс.руб</w:t>
            </w:r>
            <w:proofErr w:type="spellEnd"/>
            <w:r>
              <w:rPr>
                <w:color w:val="000000"/>
                <w:sz w:val="18"/>
                <w:szCs w:val="18"/>
              </w:rPr>
              <w:t>.</w:t>
            </w: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35922,00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5777,00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5690,00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hanging="108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5937,00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6185,00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6278,00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</w:tr>
      <w:tr w:rsidR="00301A66">
        <w:trPr>
          <w:gridAfter w:val="2"/>
          <w:wAfter w:w="578" w:type="dxa"/>
          <w:trHeight w:val="238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Показатель 1 «Полнота исполнения расходных обязательств (без учета субвенций, субсидий и иных МБТ, имеющих целевое назначение)» задачи 1 деятельности ответственного исполнителя, </w:t>
            </w:r>
            <w:proofErr w:type="spell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</w:tr>
      <w:tr w:rsidR="00301A66">
        <w:trPr>
          <w:gridAfter w:val="2"/>
          <w:wAfter w:w="578" w:type="dxa"/>
          <w:trHeight w:val="69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Объем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финансирова-ния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всего, </w:t>
            </w:r>
            <w:proofErr w:type="spellStart"/>
            <w:r>
              <w:rPr>
                <w:color w:val="000000"/>
                <w:sz w:val="18"/>
                <w:szCs w:val="18"/>
              </w:rPr>
              <w:t>тыс.руб</w:t>
            </w:r>
            <w:proofErr w:type="spellEnd"/>
            <w:r>
              <w:rPr>
                <w:color w:val="000000"/>
                <w:sz w:val="18"/>
                <w:szCs w:val="18"/>
              </w:rPr>
              <w:t>.</w:t>
            </w: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35922,00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5777,00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5690,00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hanging="108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5937,00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6185,00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6278,00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</w:tr>
      <w:tr w:rsidR="00301A66">
        <w:trPr>
          <w:trHeight w:val="471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Финан-совое</w:t>
            </w:r>
            <w:proofErr w:type="spellEnd"/>
            <w:proofErr w:type="gramEnd"/>
          </w:p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управле-ние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Админис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- </w:t>
            </w:r>
            <w:proofErr w:type="spellStart"/>
            <w:r>
              <w:rPr>
                <w:color w:val="000000"/>
                <w:sz w:val="18"/>
                <w:szCs w:val="18"/>
              </w:rPr>
              <w:t>трации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ЗАТО Северск </w:t>
            </w: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5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 2 «Организация и обеспечение исполнения бюджета и формирование бюджетной отчетности»</w:t>
            </w:r>
          </w:p>
          <w:p w:rsidR="00301A66" w:rsidRDefault="00301A66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</w:tr>
      <w:tr w:rsidR="00301A66">
        <w:trPr>
          <w:trHeight w:val="245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Показатель 1 «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Равномер-ность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исполне-ния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расходов в течение года соответствии с </w:t>
            </w:r>
          </w:p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</w:t>
            </w:r>
          </w:p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</w:t>
            </w:r>
          </w:p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</w:t>
            </w:r>
          </w:p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</w:t>
            </w:r>
          </w:p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</w:t>
            </w:r>
          </w:p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</w:t>
            </w:r>
          </w:p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</w:tr>
      <w:tr w:rsidR="00301A66">
        <w:trPr>
          <w:trHeight w:val="2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</w:tr>
      <w:tr w:rsidR="00301A66">
        <w:trPr>
          <w:trHeight w:val="216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кассовым планом (удельный вес расходов IV квартала)» задачи 2 деятельности ответственного исполнителя, </w:t>
            </w:r>
            <w:proofErr w:type="spell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</w:tr>
      <w:tr w:rsidR="00301A66">
        <w:trPr>
          <w:trHeight w:val="170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Показатель 2 </w:t>
            </w:r>
            <w:r>
              <w:rPr>
                <w:color w:val="000000"/>
                <w:sz w:val="18"/>
                <w:szCs w:val="18"/>
              </w:rPr>
              <w:br/>
              <w:t xml:space="preserve">«Просроченная кредиторская задолженность казенных учреждений» задачи 2 деятельности ответственного исполнителя, </w:t>
            </w:r>
            <w:proofErr w:type="spellStart"/>
            <w:r>
              <w:rPr>
                <w:color w:val="000000"/>
                <w:sz w:val="18"/>
                <w:szCs w:val="18"/>
              </w:rPr>
              <w:t>тыс.руб</w:t>
            </w:r>
            <w:proofErr w:type="spellEnd"/>
            <w:r>
              <w:rPr>
                <w:color w:val="000000"/>
                <w:sz w:val="18"/>
                <w:szCs w:val="18"/>
              </w:rPr>
              <w:t>.</w:t>
            </w: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</w:tr>
      <w:tr w:rsidR="00301A66">
        <w:trPr>
          <w:trHeight w:val="384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Объем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финансирова-ния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всего, </w:t>
            </w:r>
            <w:proofErr w:type="spellStart"/>
            <w:r>
              <w:rPr>
                <w:color w:val="000000"/>
                <w:sz w:val="18"/>
                <w:szCs w:val="18"/>
              </w:rPr>
              <w:t>тыс.руб</w:t>
            </w:r>
            <w:proofErr w:type="spellEnd"/>
            <w:r>
              <w:rPr>
                <w:color w:val="000000"/>
                <w:sz w:val="18"/>
                <w:szCs w:val="18"/>
              </w:rPr>
              <w:t>.</w:t>
            </w: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35922,00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5 777,00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5 690,00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hanging="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5 937,00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6 185,00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6 278,00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6 055,00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6 055,00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</w:tr>
      <w:tr w:rsidR="00301A66">
        <w:trPr>
          <w:gridAfter w:val="1"/>
          <w:wAfter w:w="570" w:type="dxa"/>
          <w:trHeight w:val="40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Финансо</w:t>
            </w:r>
            <w:proofErr w:type="spellEnd"/>
            <w:r>
              <w:rPr>
                <w:color w:val="000000"/>
                <w:sz w:val="18"/>
                <w:szCs w:val="18"/>
              </w:rPr>
              <w:t>-вое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управле-ние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</w:p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Админис-трации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ЗАТО Северск</w:t>
            </w:r>
          </w:p>
        </w:tc>
        <w:tc>
          <w:tcPr>
            <w:tcW w:w="9355" w:type="dxa"/>
            <w:gridSpan w:val="16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01A66" w:rsidRDefault="009D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 3 «Обеспечение контроля за соблюдением бюджетного законодательства»</w:t>
            </w:r>
          </w:p>
          <w:p w:rsidR="00301A66" w:rsidRDefault="00301A66">
            <w:pPr>
              <w:rPr>
                <w:sz w:val="18"/>
                <w:szCs w:val="18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</w:tr>
      <w:tr w:rsidR="00301A66">
        <w:trPr>
          <w:trHeight w:val="3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Объем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финансирова-ния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тыс.руб</w:t>
            </w:r>
            <w:proofErr w:type="spellEnd"/>
            <w:r>
              <w:rPr>
                <w:color w:val="000000"/>
                <w:sz w:val="18"/>
                <w:szCs w:val="18"/>
              </w:rPr>
              <w:t>.</w:t>
            </w: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35922,00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5 777,00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5 690,00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hanging="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5 937,00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6 185,00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6 278,00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6 055,00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6 055,00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</w:tr>
      <w:tr w:rsidR="00301A66">
        <w:trPr>
          <w:trHeight w:val="157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Показатель 1 «Обеспечение устранения выявленных финансовых нарушений» задачи 3 деятельности ответственного исполнителя, </w:t>
            </w:r>
            <w:proofErr w:type="spell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sz w:val="18"/>
                <w:szCs w:val="18"/>
              </w:rPr>
            </w:pPr>
          </w:p>
        </w:tc>
      </w:tr>
      <w:tr w:rsidR="00301A66">
        <w:trPr>
          <w:trHeight w:val="3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Объем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финансирова-ния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всего, </w:t>
            </w:r>
            <w:proofErr w:type="spellStart"/>
            <w:r>
              <w:rPr>
                <w:color w:val="000000"/>
                <w:sz w:val="18"/>
                <w:szCs w:val="18"/>
              </w:rPr>
              <w:t>тыс.руб</w:t>
            </w:r>
            <w:proofErr w:type="spellEnd"/>
            <w:r>
              <w:rPr>
                <w:color w:val="000000"/>
                <w:sz w:val="18"/>
                <w:szCs w:val="18"/>
              </w:rPr>
              <w:t>.</w:t>
            </w: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35922,00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5 777,00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5 690,00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hanging="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5 937,00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6 185,00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6 278,00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6 055,00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6 055,00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</w:tr>
      <w:tr w:rsidR="00301A66">
        <w:trPr>
          <w:gridAfter w:val="1"/>
          <w:wAfter w:w="570" w:type="dxa"/>
          <w:trHeight w:val="48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</w:t>
            </w:r>
          </w:p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Финансо</w:t>
            </w:r>
            <w:proofErr w:type="spellEnd"/>
            <w:r>
              <w:rPr>
                <w:color w:val="000000"/>
                <w:sz w:val="18"/>
                <w:szCs w:val="18"/>
              </w:rPr>
              <w:t>-вое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управле-ние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Админис-трации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ЗАТО Северск</w:t>
            </w: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55" w:type="dxa"/>
            <w:gridSpan w:val="16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01A66" w:rsidRDefault="009D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 4 «Осуществление экономического планирования, ведения бюджетного, налогового учета, составление отчетности, контроля расходования средств»</w:t>
            </w:r>
          </w:p>
          <w:p w:rsidR="00301A66" w:rsidRDefault="00301A66">
            <w:pPr>
              <w:rPr>
                <w:sz w:val="18"/>
                <w:szCs w:val="18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</w:tr>
      <w:tr w:rsidR="00301A66">
        <w:trPr>
          <w:cantSplit/>
          <w:trHeight w:val="78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Объем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финансирова-ния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тыс.руб</w:t>
            </w:r>
            <w:proofErr w:type="spellEnd"/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35 527,34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5 777,50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5 692,93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5 534,00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6 186,83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6 278,89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6 057,19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6 057,19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</w:tr>
      <w:tr w:rsidR="00301A66">
        <w:trPr>
          <w:cantSplit/>
          <w:trHeight w:val="2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60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</w:tr>
      <w:tr w:rsidR="00301A66">
        <w:trPr>
          <w:trHeight w:val="3971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Показатель 1 «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Своевремен-ность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предоставле-ния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>
              <w:rPr>
                <w:color w:val="000000"/>
                <w:sz w:val="18"/>
                <w:szCs w:val="18"/>
              </w:rPr>
              <w:t>соблюде-ние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требований по </w:t>
            </w:r>
            <w:proofErr w:type="spellStart"/>
            <w:r>
              <w:rPr>
                <w:color w:val="000000"/>
                <w:sz w:val="18"/>
                <w:szCs w:val="18"/>
              </w:rPr>
              <w:t>экономичес</w:t>
            </w:r>
            <w:proofErr w:type="spellEnd"/>
            <w:r>
              <w:rPr>
                <w:color w:val="000000"/>
                <w:sz w:val="18"/>
                <w:szCs w:val="18"/>
              </w:rPr>
              <w:t>-кой, бухгалтер-</w:t>
            </w:r>
            <w:proofErr w:type="spellStart"/>
            <w:r>
              <w:rPr>
                <w:color w:val="000000"/>
                <w:sz w:val="18"/>
                <w:szCs w:val="18"/>
              </w:rPr>
              <w:t>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бюджет-ной, </w:t>
            </w:r>
            <w:proofErr w:type="spellStart"/>
            <w:r>
              <w:rPr>
                <w:color w:val="000000"/>
                <w:sz w:val="18"/>
                <w:szCs w:val="18"/>
              </w:rPr>
              <w:t>статисти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-ческой и </w:t>
            </w:r>
            <w:proofErr w:type="spellStart"/>
            <w:r>
              <w:rPr>
                <w:color w:val="000000"/>
                <w:sz w:val="18"/>
                <w:szCs w:val="18"/>
              </w:rPr>
              <w:t>нало-говой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отчетно-</w:t>
            </w:r>
            <w:proofErr w:type="spellStart"/>
            <w:r>
              <w:rPr>
                <w:color w:val="000000"/>
                <w:sz w:val="18"/>
                <w:szCs w:val="18"/>
              </w:rPr>
              <w:t>сти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 </w:t>
            </w:r>
            <w:proofErr w:type="spellStart"/>
            <w:r>
              <w:rPr>
                <w:color w:val="000000"/>
                <w:sz w:val="18"/>
                <w:szCs w:val="18"/>
              </w:rPr>
              <w:t>соответству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</w:p>
          <w:p w:rsidR="00301A66" w:rsidRDefault="009D1B5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ющие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органы» задачи 4 деятельности ответственного исполнителя, сданных в установленные сроки отчетных документов, </w:t>
            </w:r>
            <w:proofErr w:type="spell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</w:tr>
      <w:tr w:rsidR="00301A66">
        <w:trPr>
          <w:trHeight w:val="69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Объем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финансирова-ния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всего, </w:t>
            </w:r>
            <w:proofErr w:type="spellStart"/>
            <w:r>
              <w:rPr>
                <w:color w:val="000000"/>
                <w:sz w:val="18"/>
                <w:szCs w:val="18"/>
              </w:rPr>
              <w:t>тыс.руб</w:t>
            </w:r>
            <w:proofErr w:type="spellEnd"/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35 527,34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5 777,50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5 692,93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5 534,00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6 186,83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6 278,89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6 057,19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6 057,19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ind w:left="-108"/>
              <w:rPr>
                <w:sz w:val="18"/>
                <w:szCs w:val="18"/>
              </w:rPr>
            </w:pPr>
          </w:p>
        </w:tc>
      </w:tr>
      <w:tr w:rsidR="00301A66">
        <w:trPr>
          <w:trHeight w:val="38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Итого </w:t>
            </w:r>
            <w:proofErr w:type="gramStart"/>
            <w:r>
              <w:rPr>
                <w:color w:val="000000"/>
                <w:sz w:val="18"/>
                <w:szCs w:val="18"/>
              </w:rPr>
              <w:t>объем  финансирования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по  обеспечивающей подпрограмме, </w:t>
            </w:r>
            <w:proofErr w:type="spellStart"/>
            <w:r>
              <w:rPr>
                <w:color w:val="000000"/>
                <w:sz w:val="18"/>
                <w:szCs w:val="18"/>
              </w:rPr>
              <w:t>тыс.руб</w:t>
            </w:r>
            <w:proofErr w:type="spellEnd"/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143 293,34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23 108,50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22 762,93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ind w:left="-108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23 345,00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ind w:left="-108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24 741,83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ind w:left="-108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25 112,89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24 222,19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24 222,19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01A66">
        <w:trPr>
          <w:gridAfter w:val="1"/>
          <w:wAfter w:w="570" w:type="dxa"/>
          <w:trHeight w:val="315"/>
        </w:trPr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4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23 312,43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22 668,33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1A66" w:rsidRDefault="00301A66">
            <w:pPr>
              <w:jc w:val="center"/>
              <w:rPr>
                <w:color w:val="FFFFFF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1A66" w:rsidRDefault="00301A66">
            <w:pPr>
              <w:jc w:val="center"/>
              <w:rPr>
                <w:color w:val="FFFFFF"/>
              </w:rPr>
            </w:pPr>
          </w:p>
        </w:tc>
        <w:tc>
          <w:tcPr>
            <w:tcW w:w="3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22 618,33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color w:val="000000"/>
              </w:rPr>
            </w:pPr>
          </w:p>
        </w:tc>
      </w:tr>
    </w:tbl>
    <w:p w:rsidR="00301A66" w:rsidRDefault="00301A66"/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  <w:sectPr w:rsidR="00301A66">
          <w:pgSz w:w="11907" w:h="16840" w:code="9"/>
          <w:pgMar w:top="1134" w:right="567" w:bottom="1134" w:left="1701" w:header="357" w:footer="720" w:gutter="0"/>
          <w:pgNumType w:start="1"/>
          <w:cols w:space="720"/>
          <w:titlePg/>
          <w:docGrid w:linePitch="272"/>
        </w:sectPr>
      </w:pPr>
    </w:p>
    <w:p w:rsidR="00301A66" w:rsidRDefault="009D1B50">
      <w:pPr>
        <w:pStyle w:val="ConsPlusNormal"/>
        <w:ind w:firstLine="5760"/>
      </w:pPr>
      <w:r>
        <w:t>Приложение 4</w:t>
      </w:r>
    </w:p>
    <w:p w:rsidR="00301A66" w:rsidRDefault="009D1B50">
      <w:pPr>
        <w:pStyle w:val="formattexttopleveltext"/>
        <w:spacing w:before="0" w:beforeAutospacing="0" w:after="0" w:afterAutospacing="0"/>
        <w:ind w:firstLine="5760"/>
        <w:rPr>
          <w:sz w:val="20"/>
          <w:szCs w:val="20"/>
        </w:rPr>
      </w:pPr>
      <w:r>
        <w:rPr>
          <w:sz w:val="20"/>
          <w:szCs w:val="20"/>
        </w:rPr>
        <w:t xml:space="preserve">к постановлению </w:t>
      </w:r>
    </w:p>
    <w:p w:rsidR="00301A66" w:rsidRDefault="009D1B50">
      <w:pPr>
        <w:pStyle w:val="formattexttopleveltext"/>
        <w:spacing w:before="0" w:beforeAutospacing="0" w:after="0" w:afterAutospacing="0"/>
        <w:ind w:firstLine="5760"/>
        <w:rPr>
          <w:sz w:val="20"/>
          <w:szCs w:val="20"/>
        </w:rPr>
      </w:pPr>
      <w:proofErr w:type="gramStart"/>
      <w:r>
        <w:rPr>
          <w:sz w:val="20"/>
          <w:szCs w:val="20"/>
        </w:rPr>
        <w:t>Администрации</w:t>
      </w:r>
      <w:proofErr w:type="gramEnd"/>
      <w:r>
        <w:rPr>
          <w:sz w:val="20"/>
          <w:szCs w:val="20"/>
        </w:rPr>
        <w:t xml:space="preserve"> ЗАТО Северск</w:t>
      </w:r>
    </w:p>
    <w:p w:rsidR="00301A66" w:rsidRDefault="009D1B50">
      <w:pPr>
        <w:pStyle w:val="formattexttopleveltext"/>
        <w:spacing w:before="0" w:beforeAutospacing="0" w:after="0" w:afterAutospacing="0"/>
        <w:ind w:firstLine="5760"/>
        <w:rPr>
          <w:sz w:val="20"/>
          <w:szCs w:val="20"/>
        </w:rPr>
      </w:pPr>
      <w:r>
        <w:rPr>
          <w:sz w:val="20"/>
          <w:szCs w:val="20"/>
        </w:rPr>
        <w:t>от__18.01.2019___№ __12_______</w:t>
      </w:r>
    </w:p>
    <w:p w:rsidR="00301A66" w:rsidRDefault="00301A6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301A66" w:rsidRDefault="009D1B50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ИНФОРМАЦИЯ</w:t>
      </w:r>
    </w:p>
    <w:p w:rsidR="00301A66" w:rsidRDefault="009D1B50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об основных мерах правового регулирования </w:t>
      </w:r>
      <w:r>
        <w:rPr>
          <w:rFonts w:ascii="Times New Roman" w:hAnsi="Times New Roman"/>
        </w:rPr>
        <w:br/>
        <w:t>в сфере реализации муниципальной программы «Эффективное управление</w:t>
      </w:r>
    </w:p>
    <w:p w:rsidR="00301A66" w:rsidRDefault="009D1B50">
      <w:pPr>
        <w:pStyle w:val="ConsPlusNormal"/>
        <w:jc w:val="center"/>
      </w:pPr>
      <w:r>
        <w:t xml:space="preserve">муниципальными </w:t>
      </w:r>
      <w:proofErr w:type="gramStart"/>
      <w:r>
        <w:t>финансами</w:t>
      </w:r>
      <w:proofErr w:type="gramEnd"/>
      <w:r>
        <w:t xml:space="preserve"> ЗАТО Северск» </w:t>
      </w:r>
    </w:p>
    <w:p w:rsidR="00301A66" w:rsidRDefault="009D1B50">
      <w:pPr>
        <w:pStyle w:val="ConsPlusNormal"/>
        <w:jc w:val="right"/>
      </w:pPr>
      <w:r>
        <w:t>Таблица 6</w:t>
      </w:r>
    </w:p>
    <w:tbl>
      <w:tblPr>
        <w:tblW w:w="9896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559"/>
        <w:gridCol w:w="3571"/>
        <w:gridCol w:w="1532"/>
        <w:gridCol w:w="2808"/>
      </w:tblGrid>
      <w:tr w:rsidR="00301A6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pStyle w:val="ConsPlusNormal"/>
              <w:jc w:val="center"/>
            </w:pPr>
            <w:r>
              <w:t>№</w:t>
            </w:r>
          </w:p>
          <w:p w:rsidR="00301A66" w:rsidRDefault="009D1B50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pStyle w:val="ConsPlusNormal"/>
              <w:jc w:val="center"/>
            </w:pPr>
            <w:r>
              <w:t>Наименование меры (бюджетной, налоговой, правовой, иной)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pStyle w:val="ConsPlusNormal"/>
              <w:jc w:val="center"/>
            </w:pPr>
            <w:r>
              <w:t>Содержание меры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pStyle w:val="ConsPlusNormal"/>
              <w:jc w:val="center"/>
            </w:pPr>
            <w:r>
              <w:t>Социально-экономический эффект, ожидаемый от применения меры</w:t>
            </w:r>
          </w:p>
        </w:tc>
      </w:tr>
      <w:tr w:rsidR="00301A66">
        <w:trPr>
          <w:trHeight w:val="4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pStyle w:val="ConsPlusNormal"/>
            </w:pPr>
            <w:r>
              <w:t>Бюджетная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pStyle w:val="ConsPlusNormal"/>
            </w:pPr>
            <w:hyperlink r:id="rId9" w:history="1">
              <w:r>
                <w:t>Постановление</w:t>
              </w:r>
            </w:hyperlink>
            <w:r>
              <w:t xml:space="preserve"> Администрации ЗАТО Северск от 09.10.2012 № 2836              </w:t>
            </w:r>
            <w:proofErr w:type="gramStart"/>
            <w:r>
              <w:t xml:space="preserve">   «</w:t>
            </w:r>
            <w:proofErr w:type="gramEnd"/>
            <w:r>
              <w:t>Об утверждении Положения о формировании муниципального задания на оказание муниципальных услуг (выполнение работ) муниципальными учреждениями ЗАТО Северск»</w:t>
            </w:r>
          </w:p>
          <w:p w:rsidR="00301A66" w:rsidRDefault="009D1B50">
            <w:pPr>
              <w:pStyle w:val="ConsPlusNormal"/>
            </w:pPr>
            <w:hyperlink r:id="rId10" w:history="1">
              <w:r>
                <w:t>Постановление</w:t>
              </w:r>
            </w:hyperlink>
            <w:r>
              <w:t xml:space="preserve"> Администрации ЗАТО Северск от 02.11.2015 № 2457                    </w:t>
            </w:r>
            <w:proofErr w:type="gramStart"/>
            <w:r>
              <w:t xml:space="preserve">   «</w:t>
            </w:r>
            <w:proofErr w:type="gramEnd"/>
            <w:r>
              <w:t>О порядке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pStyle w:val="ConsPlusNormal"/>
            </w:pPr>
            <w:r>
              <w:t>09.10.2012 – 31.12.2015</w:t>
            </w:r>
          </w:p>
          <w:p w:rsidR="00301A66" w:rsidRDefault="00301A66">
            <w:pPr>
              <w:pStyle w:val="ConsPlusNormal"/>
            </w:pPr>
          </w:p>
          <w:p w:rsidR="00301A66" w:rsidRDefault="00301A66">
            <w:pPr>
              <w:pStyle w:val="ConsPlusNormal"/>
            </w:pPr>
          </w:p>
          <w:p w:rsidR="00301A66" w:rsidRDefault="00301A66">
            <w:pPr>
              <w:pStyle w:val="ConsPlusNormal"/>
            </w:pPr>
          </w:p>
          <w:p w:rsidR="00301A66" w:rsidRDefault="00301A66">
            <w:pPr>
              <w:pStyle w:val="ConsPlusNormal"/>
            </w:pPr>
          </w:p>
          <w:p w:rsidR="00301A66" w:rsidRDefault="00301A66">
            <w:pPr>
              <w:pStyle w:val="ConsPlusNormal"/>
            </w:pPr>
          </w:p>
          <w:p w:rsidR="00301A66" w:rsidRDefault="00301A66">
            <w:pPr>
              <w:pStyle w:val="ConsPlusNormal"/>
            </w:pPr>
          </w:p>
          <w:p w:rsidR="00301A66" w:rsidRDefault="009D1B50">
            <w:pPr>
              <w:pStyle w:val="ConsPlusNormal"/>
            </w:pPr>
            <w:r>
              <w:t xml:space="preserve">Постоянно               </w:t>
            </w:r>
          </w:p>
          <w:p w:rsidR="00301A66" w:rsidRDefault="00301A66">
            <w:pPr>
              <w:pStyle w:val="ConsPlusNormal"/>
            </w:pPr>
          </w:p>
          <w:p w:rsidR="00301A66" w:rsidRDefault="00301A66">
            <w:pPr>
              <w:pStyle w:val="ConsPlusNormal"/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pStyle w:val="ConsPlusNormal"/>
            </w:pPr>
            <w:r>
              <w:t>Оптимизация бюджетной сети и повышение качества оказания муниципальных услуг муниципальными учреждениями</w:t>
            </w:r>
          </w:p>
        </w:tc>
      </w:tr>
      <w:tr w:rsidR="00301A6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pStyle w:val="ConsPlusNormal"/>
            </w:pPr>
            <w:r>
              <w:t>Бюджетная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pStyle w:val="ConsPlusNormal"/>
            </w:pPr>
            <w:r>
              <w:t xml:space="preserve">Соглашение о перечислении остатков средств бюджетных и автономных </w:t>
            </w:r>
            <w:proofErr w:type="gramStart"/>
            <w:r>
              <w:t>учреждений</w:t>
            </w:r>
            <w:proofErr w:type="gramEnd"/>
            <w:r>
              <w:t xml:space="preserve"> ЗАТО Северск со счета                   № 40701 «Счета негосударственных организаций. Финансовые организации», на единый счет бюджета № 40201 «Средства местных бюджетов», а также их возврате на указанный счет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pStyle w:val="ConsPlusNormal"/>
            </w:pPr>
            <w:r>
              <w:t>Срок не установлен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pStyle w:val="ConsPlusNormal"/>
            </w:pPr>
            <w:r>
              <w:t>Сокращение расходов на обслуживание муниципального долга</w:t>
            </w:r>
          </w:p>
        </w:tc>
      </w:tr>
      <w:tr w:rsidR="00301A66">
        <w:trPr>
          <w:trHeight w:val="25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pStyle w:val="ConsPlusNormal"/>
            </w:pPr>
            <w:r>
              <w:t>Бюджетная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pStyle w:val="ConsPlusNormal"/>
            </w:pPr>
            <w:r>
              <w:t xml:space="preserve">Постановление Администрации ЗАТО Северск от 11.03.2012 № 674                   </w:t>
            </w:r>
            <w:proofErr w:type="gramStart"/>
            <w:r>
              <w:t xml:space="preserve">   «</w:t>
            </w:r>
            <w:proofErr w:type="gramEnd"/>
            <w:r>
              <w:t>Об оценке качества финансового менеджмента главных распорядителей средств бюджета ЗАТО Северск»</w:t>
            </w:r>
          </w:p>
          <w:p w:rsidR="00301A66" w:rsidRDefault="009D1B50">
            <w:pPr>
              <w:pStyle w:val="ConsPlusNormal"/>
            </w:pPr>
            <w:r>
              <w:t xml:space="preserve">Постановление Администрации ЗАТО Северск от 30.03.2016 № 558                     </w:t>
            </w:r>
            <w:proofErr w:type="gramStart"/>
            <w:r>
              <w:t xml:space="preserve">   «</w:t>
            </w:r>
            <w:proofErr w:type="gramEnd"/>
            <w:r>
              <w:t>Об оценке качества финансового менеджмента главных распорядителей средств бюджета ЗАТО Северск»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pStyle w:val="ConsPlusNormal"/>
            </w:pPr>
            <w:r>
              <w:t>11.03.2012 – 31.12.2015</w:t>
            </w:r>
          </w:p>
          <w:p w:rsidR="00301A66" w:rsidRDefault="00301A66">
            <w:pPr>
              <w:pStyle w:val="ConsPlusNormal"/>
            </w:pPr>
          </w:p>
          <w:p w:rsidR="00301A66" w:rsidRDefault="00301A66">
            <w:pPr>
              <w:pStyle w:val="ConsPlusNormal"/>
            </w:pPr>
          </w:p>
          <w:p w:rsidR="00301A66" w:rsidRDefault="00301A66">
            <w:pPr>
              <w:pStyle w:val="ConsPlusNormal"/>
            </w:pPr>
          </w:p>
          <w:p w:rsidR="00301A66" w:rsidRDefault="009D1B50">
            <w:pPr>
              <w:pStyle w:val="ConsPlusNormal"/>
            </w:pPr>
            <w:r>
              <w:t xml:space="preserve">Постоянно  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pStyle w:val="ConsPlusNormal"/>
            </w:pPr>
            <w:r>
              <w:t>Повышение качества управления муниципальными финансами</w:t>
            </w:r>
          </w:p>
        </w:tc>
      </w:tr>
    </w:tbl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  <w:sectPr w:rsidR="00301A66">
          <w:pgSz w:w="11907" w:h="16840" w:code="9"/>
          <w:pgMar w:top="1134" w:right="567" w:bottom="1134" w:left="1701" w:header="357" w:footer="720" w:gutter="0"/>
          <w:pgNumType w:start="1"/>
          <w:cols w:space="720"/>
          <w:titlePg/>
          <w:docGrid w:linePitch="272"/>
        </w:sectPr>
      </w:pPr>
    </w:p>
    <w:p w:rsidR="00301A66" w:rsidRDefault="009D1B50">
      <w:pPr>
        <w:pStyle w:val="ConsPlusNormal"/>
        <w:ind w:left="3444" w:firstLine="57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Приложение 5</w:t>
      </w:r>
    </w:p>
    <w:p w:rsidR="00301A66" w:rsidRDefault="009D1B50">
      <w:pPr>
        <w:pStyle w:val="formattexttopleveltext"/>
        <w:spacing w:before="0" w:beforeAutospacing="0" w:after="0" w:afterAutospacing="0"/>
        <w:ind w:firstLine="57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к постановлению </w:t>
      </w:r>
    </w:p>
    <w:p w:rsidR="00301A66" w:rsidRDefault="009D1B50">
      <w:pPr>
        <w:pStyle w:val="formattexttopleveltext"/>
        <w:spacing w:before="0" w:beforeAutospacing="0" w:after="0" w:afterAutospacing="0"/>
        <w:ind w:firstLine="57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</w:t>
      </w:r>
      <w:proofErr w:type="gramStart"/>
      <w:r>
        <w:rPr>
          <w:sz w:val="20"/>
          <w:szCs w:val="20"/>
        </w:rPr>
        <w:t>Администрации</w:t>
      </w:r>
      <w:proofErr w:type="gramEnd"/>
      <w:r>
        <w:rPr>
          <w:sz w:val="20"/>
          <w:szCs w:val="20"/>
        </w:rPr>
        <w:t xml:space="preserve"> ЗАТО Северск</w:t>
      </w:r>
    </w:p>
    <w:p w:rsidR="00301A66" w:rsidRDefault="009D1B50">
      <w:pPr>
        <w:jc w:val="center"/>
        <w:rPr>
          <w:color w:val="000000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от___18.01.2019___№ __12</w:t>
      </w:r>
    </w:p>
    <w:tbl>
      <w:tblPr>
        <w:tblW w:w="1513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552"/>
        <w:gridCol w:w="2126"/>
        <w:gridCol w:w="1559"/>
        <w:gridCol w:w="1560"/>
        <w:gridCol w:w="1559"/>
        <w:gridCol w:w="1843"/>
        <w:gridCol w:w="1559"/>
        <w:gridCol w:w="1797"/>
      </w:tblGrid>
      <w:tr w:rsidR="00301A66">
        <w:trPr>
          <w:trHeight w:val="743"/>
        </w:trPr>
        <w:tc>
          <w:tcPr>
            <w:tcW w:w="15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A66" w:rsidRDefault="00301A66">
            <w:pPr>
              <w:rPr>
                <w:szCs w:val="24"/>
              </w:rPr>
            </w:pPr>
          </w:p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РЕСУРСНОЕ ОБЕСПЕЧЕНИЕ</w:t>
            </w:r>
            <w:r>
              <w:rPr>
                <w:szCs w:val="24"/>
              </w:rPr>
              <w:br/>
              <w:t xml:space="preserve">муниципальной программы «Эффективное управление муниципальными </w:t>
            </w:r>
            <w:proofErr w:type="gramStart"/>
            <w:r>
              <w:rPr>
                <w:szCs w:val="24"/>
              </w:rPr>
              <w:t>финансами</w:t>
            </w:r>
            <w:proofErr w:type="gramEnd"/>
            <w:r>
              <w:rPr>
                <w:szCs w:val="24"/>
              </w:rPr>
              <w:t xml:space="preserve"> ЗАТО Северск» </w:t>
            </w:r>
          </w:p>
          <w:p w:rsidR="00301A66" w:rsidRDefault="00301A66">
            <w:pPr>
              <w:jc w:val="center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                                                             Таблица 7</w:t>
            </w:r>
          </w:p>
        </w:tc>
      </w:tr>
      <w:tr w:rsidR="00301A66">
        <w:trPr>
          <w:trHeight w:val="54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подпрограммы муниципальной программы</w:t>
            </w:r>
          </w:p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Срок реализации,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</w:t>
            </w:r>
          </w:p>
          <w:p w:rsidR="00301A66" w:rsidRDefault="009D1B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финансиро-вания</w:t>
            </w:r>
            <w:proofErr w:type="spellEnd"/>
            <w:proofErr w:type="gramEnd"/>
            <w:r>
              <w:rPr>
                <w:rFonts w:ascii="Times New Roman" w:hAnsi="Times New Roman"/>
              </w:rPr>
              <w:t>,</w:t>
            </w:r>
          </w:p>
          <w:p w:rsidR="00301A66" w:rsidRDefault="009D1B50">
            <w:pPr>
              <w:jc w:val="center"/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 том числе за счет средств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Соисполнители</w:t>
            </w:r>
          </w:p>
        </w:tc>
      </w:tr>
      <w:tr w:rsidR="00301A66">
        <w:trPr>
          <w:trHeight w:val="76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федерального</w:t>
            </w:r>
          </w:p>
          <w:p w:rsidR="00301A66" w:rsidRDefault="009D1B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бюджета </w:t>
            </w:r>
          </w:p>
          <w:p w:rsidR="00301A66" w:rsidRDefault="009D1B50">
            <w:pPr>
              <w:jc w:val="center"/>
            </w:pPr>
            <w:r>
              <w:rPr>
                <w:rFonts w:ascii="Times New Roman" w:hAnsi="Times New Roman"/>
              </w:rPr>
              <w:t>(по согласованию (прогноз)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областного</w:t>
            </w:r>
          </w:p>
          <w:p w:rsidR="00301A66" w:rsidRDefault="009D1B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бюджета </w:t>
            </w:r>
          </w:p>
          <w:p w:rsidR="00301A66" w:rsidRDefault="009D1B50">
            <w:pPr>
              <w:jc w:val="center"/>
            </w:pPr>
            <w:r>
              <w:rPr>
                <w:rFonts w:ascii="Times New Roman" w:hAnsi="Times New Roman"/>
              </w:rPr>
              <w:t>(по согласованию (прогноз)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</w:pPr>
            <w:r>
              <w:t>местного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внебюджетных</w:t>
            </w:r>
          </w:p>
          <w:p w:rsidR="00301A66" w:rsidRDefault="009D1B50">
            <w:pPr>
              <w:jc w:val="center"/>
            </w:pPr>
            <w:r>
              <w:rPr>
                <w:rFonts w:ascii="Times New Roman" w:hAnsi="Times New Roman"/>
              </w:rPr>
              <w:t>источников (по согласованию (прогноз)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  <w:tr w:rsidR="00301A66">
        <w:trPr>
          <w:trHeight w:val="228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Подпрограмма 1 «Повышение качества управления муниципальными финансами участниками бюджетного процесса </w:t>
            </w:r>
            <w:proofErr w:type="gramStart"/>
            <w:r>
              <w:rPr>
                <w:szCs w:val="24"/>
              </w:rPr>
              <w:t>в</w:t>
            </w:r>
            <w:proofErr w:type="gramEnd"/>
            <w:r>
              <w:rPr>
                <w:szCs w:val="24"/>
              </w:rPr>
              <w:t xml:space="preserve"> ЗАТО Северск»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Отсутствуют</w:t>
            </w: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2020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2021 (прогнозный период)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2022 (прогнозный период)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  <w:p w:rsidR="00301A66" w:rsidRDefault="00301A66">
            <w:pPr>
              <w:jc w:val="center"/>
              <w:rPr>
                <w:szCs w:val="24"/>
              </w:rPr>
            </w:pPr>
          </w:p>
          <w:p w:rsidR="00301A66" w:rsidRDefault="00301A66">
            <w:pPr>
              <w:jc w:val="center"/>
              <w:rPr>
                <w:szCs w:val="24"/>
              </w:rPr>
            </w:pPr>
          </w:p>
          <w:p w:rsidR="00301A66" w:rsidRDefault="00301A66">
            <w:pPr>
              <w:jc w:val="center"/>
              <w:rPr>
                <w:szCs w:val="24"/>
              </w:rPr>
            </w:pPr>
          </w:p>
          <w:p w:rsidR="00301A66" w:rsidRDefault="00301A66">
            <w:pPr>
              <w:jc w:val="center"/>
              <w:rPr>
                <w:szCs w:val="24"/>
              </w:rPr>
            </w:pPr>
          </w:p>
          <w:p w:rsidR="00301A66" w:rsidRDefault="00301A66">
            <w:pPr>
              <w:jc w:val="center"/>
              <w:rPr>
                <w:szCs w:val="24"/>
              </w:rPr>
            </w:pPr>
          </w:p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Подпрограмма 2 «Повышение качества и уровня автоматизации бюджетного процесса </w:t>
            </w:r>
            <w:proofErr w:type="gramStart"/>
            <w:r>
              <w:rPr>
                <w:szCs w:val="24"/>
              </w:rPr>
              <w:t>в</w:t>
            </w:r>
            <w:proofErr w:type="gramEnd"/>
            <w:r>
              <w:rPr>
                <w:szCs w:val="24"/>
              </w:rPr>
              <w:t xml:space="preserve"> ЗАТО Северск»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7 397,96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7 397,96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Отсутствуют</w:t>
            </w: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2 046,55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2 046,55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1 387,70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1 387,70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1 114,30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1 114,30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1 224,51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1 224,51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1 154,90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1 154,90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2020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2021 (прогнозный период)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2022 (прогнозный период)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  <w:tr w:rsidR="00301A66">
        <w:trPr>
          <w:trHeight w:val="41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Подпрограмма 3 «Обеспечение устойчивости </w:t>
            </w:r>
            <w:proofErr w:type="gramStart"/>
            <w:r>
              <w:rPr>
                <w:szCs w:val="24"/>
              </w:rPr>
              <w:t>бюджета</w:t>
            </w:r>
            <w:proofErr w:type="gramEnd"/>
            <w:r>
              <w:rPr>
                <w:szCs w:val="24"/>
              </w:rPr>
              <w:t xml:space="preserve"> ЗАТО Северск»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45 791,44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45 791,44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Отсутствуют</w:t>
            </w: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3 397,88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3 397,88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4 597,94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4 597,94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5 882,50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5 882,50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8 580,60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8 580,60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316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15 265,73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15 265,73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2020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8066,79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8066,79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2021 (прогнозный период)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8040,23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8040,23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2022 (прогнозный период)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3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</w:p>
          <w:p w:rsidR="00301A66" w:rsidRDefault="00301A66">
            <w:pPr>
              <w:jc w:val="center"/>
              <w:rPr>
                <w:szCs w:val="24"/>
              </w:rPr>
            </w:pPr>
          </w:p>
          <w:p w:rsidR="00301A66" w:rsidRDefault="00301A66">
            <w:pPr>
              <w:jc w:val="center"/>
              <w:rPr>
                <w:szCs w:val="24"/>
              </w:rPr>
            </w:pPr>
          </w:p>
          <w:p w:rsidR="00301A66" w:rsidRDefault="00301A66">
            <w:pPr>
              <w:jc w:val="center"/>
              <w:rPr>
                <w:szCs w:val="24"/>
              </w:rPr>
            </w:pPr>
          </w:p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Подпрограмма 4 «Обеспечивающая подпрограмма»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143 293,34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143 293,34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Отсутствуют</w:t>
            </w:r>
          </w:p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jc w:val="center"/>
              <w:rPr>
                <w:b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23 108,50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23 108,50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jc w:val="center"/>
              <w:rPr>
                <w:b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22 762,93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22 762,93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b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23 345,00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23 345,00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b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24 741,83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24 741,83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b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</w:pPr>
            <w:r>
              <w:t>25 112,89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</w:pPr>
            <w:r>
              <w:t>25 112,89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b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2020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24 222,19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24 222,19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17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b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2021 (прогнозный период)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24 222,19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24 222,19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b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2022 (прогнозный период)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191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Итого по 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196 482,74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196 482,74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Отсутствуют</w:t>
            </w:r>
          </w:p>
        </w:tc>
      </w:tr>
      <w:tr w:rsidR="00301A66">
        <w:trPr>
          <w:trHeight w:val="23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28 552,93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28 552,93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28 748,57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28 748,57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30 341,80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30 341,80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34 546,94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34 546,94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41 533,52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41 533,52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2020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32 758,98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32 758,98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2021 (прогнозный период)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32 732,42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32 732,42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  <w:tr w:rsidR="00301A66">
        <w:trPr>
          <w:trHeight w:val="22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2022 (прогнозный период)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</w:tr>
    </w:tbl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  <w:sectPr w:rsidR="00301A66">
          <w:pgSz w:w="16840" w:h="11907" w:orient="landscape" w:code="9"/>
          <w:pgMar w:top="1701" w:right="1134" w:bottom="567" w:left="1134" w:header="357" w:footer="720" w:gutter="0"/>
          <w:pgNumType w:start="1"/>
          <w:cols w:space="720"/>
          <w:titlePg/>
          <w:docGrid w:linePitch="272"/>
        </w:sectPr>
      </w:pPr>
    </w:p>
    <w:p w:rsidR="00301A66" w:rsidRDefault="009D1B50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Приложение 6</w:t>
      </w:r>
    </w:p>
    <w:p w:rsidR="00301A66" w:rsidRDefault="009D1B50">
      <w:pPr>
        <w:pStyle w:val="formattexttopleveltext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к постановлению </w:t>
      </w:r>
    </w:p>
    <w:p w:rsidR="00301A66" w:rsidRDefault="009D1B50">
      <w:pPr>
        <w:pStyle w:val="formattexttopleveltext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Администрации</w:t>
      </w:r>
      <w:proofErr w:type="gramEnd"/>
      <w:r>
        <w:rPr>
          <w:sz w:val="20"/>
          <w:szCs w:val="20"/>
        </w:rPr>
        <w:t xml:space="preserve"> ЗАТО Северск</w:t>
      </w:r>
    </w:p>
    <w:p w:rsidR="00301A66" w:rsidRDefault="009D1B50" w:rsidP="009D1B50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18"/>
          <w:szCs w:val="18"/>
        </w:rPr>
      </w:pPr>
      <w:r>
        <w:t xml:space="preserve">                                                                                                                 от__18.01.2019__№ ___12______</w:t>
      </w:r>
    </w:p>
    <w:p w:rsidR="00301A66" w:rsidRDefault="00301A66"/>
    <w:tbl>
      <w:tblPr>
        <w:tblW w:w="9684" w:type="dxa"/>
        <w:tblInd w:w="93" w:type="dxa"/>
        <w:tblLook w:val="04A0" w:firstRow="1" w:lastRow="0" w:firstColumn="1" w:lastColumn="0" w:noHBand="0" w:noVBand="1"/>
      </w:tblPr>
      <w:tblGrid>
        <w:gridCol w:w="516"/>
        <w:gridCol w:w="2364"/>
        <w:gridCol w:w="2127"/>
        <w:gridCol w:w="2338"/>
        <w:gridCol w:w="13"/>
        <w:gridCol w:w="2326"/>
      </w:tblGrid>
      <w:tr w:rsidR="00301A66">
        <w:trPr>
          <w:trHeight w:val="1272"/>
        </w:trPr>
        <w:tc>
          <w:tcPr>
            <w:tcW w:w="96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center"/>
              <w:rPr>
                <w:szCs w:val="24"/>
              </w:rPr>
            </w:pPr>
          </w:p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РЕСУРСНОЕ ОБЕСПЕЧЕНИЕ</w:t>
            </w:r>
            <w:r>
              <w:rPr>
                <w:color w:val="FF0000"/>
                <w:szCs w:val="24"/>
              </w:rPr>
              <w:br/>
            </w:r>
            <w:r>
              <w:rPr>
                <w:szCs w:val="24"/>
              </w:rPr>
              <w:t xml:space="preserve">реализации муниципальной программы «Эффективное управление муниципальными </w:t>
            </w:r>
            <w:proofErr w:type="gramStart"/>
            <w:r>
              <w:rPr>
                <w:szCs w:val="24"/>
              </w:rPr>
              <w:t>финансами</w:t>
            </w:r>
            <w:proofErr w:type="gramEnd"/>
            <w:r>
              <w:rPr>
                <w:szCs w:val="24"/>
              </w:rPr>
              <w:t xml:space="preserve"> ЗАТО Северск» за счет средств бюджета ЗАТО Северск</w:t>
            </w:r>
            <w:r>
              <w:rPr>
                <w:szCs w:val="24"/>
              </w:rPr>
              <w:br/>
              <w:t xml:space="preserve"> по главным распорядителям бюджетных средств</w:t>
            </w:r>
          </w:p>
        </w:tc>
      </w:tr>
      <w:tr w:rsidR="00301A66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Таблица 8</w:t>
            </w:r>
          </w:p>
        </w:tc>
      </w:tr>
      <w:tr w:rsidR="00301A66">
        <w:trPr>
          <w:trHeight w:val="1308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jc w:val="center"/>
            </w:pPr>
            <w:r>
              <w:t>Наименование</w:t>
            </w:r>
          </w:p>
          <w:p w:rsidR="00301A66" w:rsidRDefault="009D1B50">
            <w:pPr>
              <w:autoSpaceDE w:val="0"/>
              <w:autoSpaceDN w:val="0"/>
              <w:adjustRightInd w:val="0"/>
              <w:jc w:val="center"/>
            </w:pPr>
            <w:r>
              <w:t>муниципальной</w:t>
            </w:r>
          </w:p>
          <w:p w:rsidR="00301A66" w:rsidRDefault="009D1B50">
            <w:pPr>
              <w:jc w:val="center"/>
              <w:rPr>
                <w:szCs w:val="24"/>
              </w:rPr>
            </w:pPr>
            <w:r>
              <w:t>программы, подпрограммы, ведомственной целевой программы, основного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Срок реализации, год</w:t>
            </w:r>
          </w:p>
        </w:tc>
        <w:tc>
          <w:tcPr>
            <w:tcW w:w="2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jc w:val="center"/>
            </w:pPr>
            <w:r>
              <w:t>Объем</w:t>
            </w:r>
          </w:p>
          <w:p w:rsidR="00301A66" w:rsidRDefault="009D1B50">
            <w:pPr>
              <w:autoSpaceDE w:val="0"/>
              <w:autoSpaceDN w:val="0"/>
              <w:adjustRightInd w:val="0"/>
              <w:jc w:val="center"/>
            </w:pPr>
            <w:r>
              <w:t xml:space="preserve">бюджетных </w:t>
            </w:r>
            <w:proofErr w:type="gramStart"/>
            <w:r>
              <w:t>ассигнований,</w:t>
            </w:r>
            <w:r>
              <w:br/>
            </w:r>
            <w:proofErr w:type="spellStart"/>
            <w:r>
              <w:t>тыс.руб</w:t>
            </w:r>
            <w:proofErr w:type="spellEnd"/>
            <w:r>
              <w:t>.</w:t>
            </w:r>
            <w:proofErr w:type="gramEnd"/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Главные</w:t>
            </w:r>
          </w:p>
          <w:p w:rsidR="00301A66" w:rsidRDefault="009D1B5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распорядители </w:t>
            </w:r>
          </w:p>
          <w:p w:rsidR="00301A66" w:rsidRDefault="009D1B5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бюджетных средств</w:t>
            </w:r>
          </w:p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(ГРБС) – ответственный исполнитель, соисполнитель, участник</w:t>
            </w:r>
          </w:p>
        </w:tc>
      </w:tr>
      <w:tr w:rsidR="00301A66">
        <w:trPr>
          <w:trHeight w:val="471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Финансовое управление </w:t>
            </w:r>
            <w:proofErr w:type="gramStart"/>
            <w:r>
              <w:rPr>
                <w:szCs w:val="24"/>
              </w:rPr>
              <w:t>Администрации</w:t>
            </w:r>
            <w:proofErr w:type="gramEnd"/>
            <w:r>
              <w:rPr>
                <w:szCs w:val="24"/>
              </w:rPr>
              <w:t xml:space="preserve"> ЗАТО Северск</w:t>
            </w:r>
          </w:p>
        </w:tc>
      </w:tr>
      <w:tr w:rsidR="00301A66">
        <w:trPr>
          <w:trHeight w:val="123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tabs>
                <w:tab w:val="center" w:pos="223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tabs>
                <w:tab w:val="center" w:pos="223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301A66">
        <w:trPr>
          <w:trHeight w:val="228"/>
        </w:trPr>
        <w:tc>
          <w:tcPr>
            <w:tcW w:w="2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Муниципальная программа «Эффективное управление муниципальными </w:t>
            </w:r>
            <w:proofErr w:type="gramStart"/>
            <w:r>
              <w:rPr>
                <w:szCs w:val="24"/>
              </w:rPr>
              <w:t>финансами</w:t>
            </w:r>
            <w:proofErr w:type="gramEnd"/>
            <w:r>
              <w:rPr>
                <w:szCs w:val="24"/>
              </w:rPr>
              <w:t xml:space="preserve"> ЗАТО Северск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Всего</w:t>
            </w: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196 482,74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196 482,74</w:t>
            </w:r>
          </w:p>
        </w:tc>
      </w:tr>
      <w:tr w:rsidR="00301A66">
        <w:trPr>
          <w:trHeight w:val="228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2015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28 552,93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28 552,93</w:t>
            </w:r>
          </w:p>
        </w:tc>
      </w:tr>
      <w:tr w:rsidR="00301A66">
        <w:trPr>
          <w:trHeight w:val="228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2016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28 748,57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28 748,57</w:t>
            </w:r>
          </w:p>
        </w:tc>
      </w:tr>
      <w:tr w:rsidR="00301A66">
        <w:trPr>
          <w:trHeight w:val="228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30 341,80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30 341,80</w:t>
            </w:r>
          </w:p>
        </w:tc>
      </w:tr>
      <w:tr w:rsidR="00301A66">
        <w:trPr>
          <w:trHeight w:val="228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2018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34 546,94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34 546,94</w:t>
            </w:r>
          </w:p>
        </w:tc>
      </w:tr>
      <w:tr w:rsidR="00301A66">
        <w:trPr>
          <w:trHeight w:val="228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2019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41 533,52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41 533,52</w:t>
            </w:r>
          </w:p>
        </w:tc>
      </w:tr>
      <w:tr w:rsidR="00301A66">
        <w:trPr>
          <w:trHeight w:val="228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2020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32 758,98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32 758,98</w:t>
            </w:r>
          </w:p>
        </w:tc>
      </w:tr>
      <w:tr w:rsidR="00301A66">
        <w:trPr>
          <w:trHeight w:val="228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2021 (прогнозный период)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32 732,42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32 732,42</w:t>
            </w:r>
          </w:p>
        </w:tc>
      </w:tr>
      <w:tr w:rsidR="00301A66">
        <w:trPr>
          <w:trHeight w:val="228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2022 (прогнозный период)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301A66">
        <w:trPr>
          <w:trHeight w:val="297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Подпрограмма 1 «Повышение качества управления муниципальными финансами участниками бюджетного процесса </w:t>
            </w:r>
            <w:proofErr w:type="gramStart"/>
            <w:r>
              <w:rPr>
                <w:szCs w:val="24"/>
              </w:rPr>
              <w:t>в</w:t>
            </w:r>
            <w:proofErr w:type="gramEnd"/>
            <w:r>
              <w:rPr>
                <w:szCs w:val="24"/>
              </w:rPr>
              <w:t xml:space="preserve"> ЗАТО Северск»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Всего</w:t>
            </w: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2015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2016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2018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2019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2020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2021 (прогнозный период)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301A66">
        <w:trPr>
          <w:trHeight w:val="298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2022 (прогнозный период)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301A66">
        <w:trPr>
          <w:trHeight w:val="228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1.1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ВЦП «Повышение качества финансового менеджмента главных распорядителей бюджетных средств и главных администраторов доходов </w:t>
            </w:r>
            <w:proofErr w:type="gramStart"/>
            <w:r>
              <w:rPr>
                <w:szCs w:val="24"/>
              </w:rPr>
              <w:t>бюджета</w:t>
            </w:r>
            <w:proofErr w:type="gramEnd"/>
            <w:r>
              <w:rPr>
                <w:szCs w:val="24"/>
              </w:rPr>
              <w:t xml:space="preserve"> ЗАТО Северск»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Всего</w:t>
            </w: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2015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2016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2018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2019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2020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2021 (прогнозный период)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301A66">
        <w:trPr>
          <w:trHeight w:val="205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2022 (прогнозный период)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301A66">
        <w:trPr>
          <w:trHeight w:val="20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tabs>
                <w:tab w:val="center" w:pos="223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tabs>
                <w:tab w:val="center" w:pos="223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301A66">
        <w:trPr>
          <w:trHeight w:val="24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Подпрограмма 2 «Повышение качества и уровня автоматизации бюджетного процесса </w:t>
            </w:r>
            <w:proofErr w:type="gramStart"/>
            <w:r>
              <w:rPr>
                <w:szCs w:val="24"/>
              </w:rPr>
              <w:t>в</w:t>
            </w:r>
            <w:proofErr w:type="gramEnd"/>
            <w:r>
              <w:rPr>
                <w:szCs w:val="24"/>
              </w:rPr>
              <w:t xml:space="preserve"> ЗАТО Северск»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7 397,96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7 397,96</w:t>
            </w:r>
          </w:p>
        </w:tc>
      </w:tr>
      <w:tr w:rsidR="00301A66">
        <w:trPr>
          <w:trHeight w:val="228"/>
        </w:trPr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2015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2 046,55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2 046,55</w:t>
            </w:r>
          </w:p>
        </w:tc>
      </w:tr>
      <w:tr w:rsidR="00301A66">
        <w:trPr>
          <w:trHeight w:val="304"/>
        </w:trPr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2016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1 387,70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1 387,70</w:t>
            </w:r>
          </w:p>
        </w:tc>
      </w:tr>
      <w:tr w:rsidR="00301A66">
        <w:trPr>
          <w:trHeight w:val="228"/>
        </w:trPr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1 114,30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1 114,30</w:t>
            </w:r>
          </w:p>
        </w:tc>
      </w:tr>
      <w:tr w:rsidR="00301A66">
        <w:trPr>
          <w:trHeight w:val="184"/>
        </w:trPr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2018год: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1 224,51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1 224,51</w:t>
            </w:r>
          </w:p>
        </w:tc>
      </w:tr>
      <w:tr w:rsidR="00301A66">
        <w:trPr>
          <w:trHeight w:val="228"/>
        </w:trPr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2019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1 154,90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1 154,90</w:t>
            </w:r>
          </w:p>
        </w:tc>
      </w:tr>
      <w:tr w:rsidR="00301A66">
        <w:trPr>
          <w:trHeight w:val="228"/>
        </w:trPr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2020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470,00</w:t>
            </w:r>
          </w:p>
        </w:tc>
      </w:tr>
      <w:tr w:rsidR="00301A66">
        <w:trPr>
          <w:trHeight w:val="228"/>
        </w:trPr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2021 (прогнозный период)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470,00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470,00</w:t>
            </w:r>
          </w:p>
        </w:tc>
      </w:tr>
      <w:tr w:rsidR="00301A66">
        <w:trPr>
          <w:trHeight w:val="228"/>
        </w:trPr>
        <w:tc>
          <w:tcPr>
            <w:tcW w:w="5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2022 (прогнозный период)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301A66">
        <w:trPr>
          <w:trHeight w:val="228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2.1 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ВЦП «Совершенствование информационно-технического сопровождения бюджетного процесса на </w:t>
            </w:r>
            <w:proofErr w:type="gramStart"/>
            <w:r>
              <w:rPr>
                <w:szCs w:val="24"/>
              </w:rPr>
              <w:t>территории</w:t>
            </w:r>
            <w:proofErr w:type="gramEnd"/>
            <w:r>
              <w:rPr>
                <w:szCs w:val="24"/>
              </w:rPr>
              <w:t xml:space="preserve"> ЗАТО Северск»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7 397,96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7 397,96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2015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2 046,55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2 046,55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2016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1 387,70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1 387,70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1 114,30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1 114,30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2018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1 224,51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1 224,51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2019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1 154,90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1 154,90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2020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470,00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2021 (прогнозный период)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470,00</w:t>
            </w:r>
          </w:p>
        </w:tc>
      </w:tr>
      <w:tr w:rsidR="00301A66">
        <w:trPr>
          <w:trHeight w:val="228"/>
        </w:trPr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2022 (прогнозный период)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301A66">
        <w:trPr>
          <w:trHeight w:val="228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Подпрограмма 3 «Обеспечение устойчивости </w:t>
            </w:r>
            <w:proofErr w:type="gramStart"/>
            <w:r>
              <w:rPr>
                <w:szCs w:val="24"/>
              </w:rPr>
              <w:t>бюджета</w:t>
            </w:r>
            <w:proofErr w:type="gramEnd"/>
            <w:r>
              <w:rPr>
                <w:szCs w:val="24"/>
              </w:rPr>
              <w:t xml:space="preserve"> ЗАТО Северск»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45 791,44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45 791,44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2015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3 397,88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3 397,88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2016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4 597,94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4 597,94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5 882,50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5 882,50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2018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8 580,60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8 580,60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2019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15 265,73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15 265,73</w:t>
            </w:r>
          </w:p>
        </w:tc>
      </w:tr>
      <w:tr w:rsidR="00301A66">
        <w:trPr>
          <w:trHeight w:val="228"/>
        </w:trPr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2020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8 066,79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8 066,79</w:t>
            </w:r>
          </w:p>
        </w:tc>
      </w:tr>
      <w:tr w:rsidR="00301A66">
        <w:trPr>
          <w:trHeight w:val="228"/>
        </w:trPr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2021 (прогнозный период)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8 040,23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8 040,23</w:t>
            </w:r>
          </w:p>
        </w:tc>
      </w:tr>
      <w:tr w:rsidR="00301A66">
        <w:trPr>
          <w:trHeight w:val="228"/>
        </w:trPr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2022 (прогнозный период)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301A66">
        <w:trPr>
          <w:trHeight w:val="228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3.1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ВЦП «Эффективное управление муниципальным </w:t>
            </w:r>
            <w:proofErr w:type="gramStart"/>
            <w:r>
              <w:rPr>
                <w:szCs w:val="24"/>
              </w:rPr>
              <w:t>долгом</w:t>
            </w:r>
            <w:proofErr w:type="gramEnd"/>
            <w:r>
              <w:rPr>
                <w:szCs w:val="24"/>
              </w:rPr>
              <w:t xml:space="preserve"> ЗАТО Северск»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45 791,44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45 791,44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2015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3 397,88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3 397,88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2016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4 597,94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4 597,94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5 882,50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5 882,50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2018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8 580,60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8 580,60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2019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15 265,73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15 265,73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2020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8 066,79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8 066,79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2021 (прогнозный период)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8 040,23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8 040,23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2022 (прогнозный период)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301A66">
        <w:trPr>
          <w:trHeight w:val="232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Подпрограмма 4 «Обеспечивающая подпрограмма»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143 293,34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143 293,34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2015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23 108,50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23 108,50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2016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22 762,93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22 762,93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23 345,00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23 345,00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2018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24 741,83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24 741,83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2019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</w:pPr>
            <w:r>
              <w:t>25 112,89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</w:pPr>
            <w:r>
              <w:t>25 112,89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2020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24 222,19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24 222,19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2021 (прогнозный период)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24 222,19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24 222,19</w:t>
            </w:r>
          </w:p>
        </w:tc>
      </w:tr>
      <w:tr w:rsidR="00301A66">
        <w:trPr>
          <w:trHeight w:val="228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2022 (прогнозный период)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301A66">
        <w:trPr>
          <w:trHeight w:val="263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66" w:rsidRDefault="00301A66">
            <w:pPr>
              <w:rPr>
                <w:szCs w:val="24"/>
                <w:highlight w:val="yellow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66" w:rsidRDefault="00301A66">
            <w:pPr>
              <w:rPr>
                <w:szCs w:val="24"/>
                <w:highlight w:val="yellow"/>
              </w:rPr>
            </w:pPr>
          </w:p>
        </w:tc>
      </w:tr>
    </w:tbl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9D1B50">
      <w:pPr>
        <w:pStyle w:val="ConsPlusNormal"/>
        <w:ind w:firstLine="57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Приложение 7</w:t>
      </w:r>
    </w:p>
    <w:p w:rsidR="00301A66" w:rsidRDefault="009D1B50">
      <w:pPr>
        <w:pStyle w:val="formattexttopleveltext"/>
        <w:spacing w:before="0" w:beforeAutospacing="0" w:after="0" w:afterAutospacing="0"/>
        <w:ind w:firstLine="5760"/>
        <w:rPr>
          <w:sz w:val="20"/>
          <w:szCs w:val="20"/>
        </w:rPr>
      </w:pPr>
      <w:r>
        <w:rPr>
          <w:sz w:val="20"/>
          <w:szCs w:val="20"/>
        </w:rPr>
        <w:t xml:space="preserve">           к постановлению </w:t>
      </w:r>
    </w:p>
    <w:p w:rsidR="00301A66" w:rsidRDefault="009D1B50">
      <w:pPr>
        <w:pStyle w:val="formattexttopleveltext"/>
        <w:spacing w:before="0" w:beforeAutospacing="0" w:after="0" w:afterAutospacing="0"/>
        <w:ind w:firstLine="5760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proofErr w:type="gramStart"/>
      <w:r>
        <w:rPr>
          <w:sz w:val="20"/>
          <w:szCs w:val="20"/>
        </w:rPr>
        <w:t>Администрации</w:t>
      </w:r>
      <w:proofErr w:type="gramEnd"/>
      <w:r>
        <w:rPr>
          <w:sz w:val="20"/>
          <w:szCs w:val="20"/>
        </w:rPr>
        <w:t xml:space="preserve"> ЗАТО Северск</w:t>
      </w:r>
    </w:p>
    <w:p w:rsidR="00301A66" w:rsidRDefault="009D1B50">
      <w:pPr>
        <w:pStyle w:val="formattexttopleveltext"/>
        <w:spacing w:before="0" w:beforeAutospacing="0" w:after="0" w:afterAutospacing="0"/>
        <w:ind w:firstLine="5760"/>
        <w:rPr>
          <w:sz w:val="20"/>
          <w:szCs w:val="20"/>
        </w:rPr>
      </w:pPr>
      <w:r>
        <w:rPr>
          <w:sz w:val="20"/>
          <w:szCs w:val="20"/>
        </w:rPr>
        <w:t xml:space="preserve">           от_18.01.2019__№ ___12_____</w:t>
      </w:r>
    </w:p>
    <w:p w:rsidR="00301A66" w:rsidRDefault="009D1B50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</w:p>
    <w:p w:rsidR="00301A66" w:rsidRDefault="00301A66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301A66" w:rsidRDefault="009D1B50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9</w:t>
      </w:r>
    </w:p>
    <w:p w:rsidR="00301A66" w:rsidRDefault="00301A6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379"/>
        <w:gridCol w:w="5727"/>
      </w:tblGrid>
      <w:tr w:rsidR="00301A66">
        <w:tc>
          <w:tcPr>
            <w:tcW w:w="454" w:type="dxa"/>
          </w:tcPr>
          <w:p w:rsidR="00301A66" w:rsidRDefault="009D1B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301A66" w:rsidRDefault="009D1B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379" w:type="dxa"/>
            <w:vAlign w:val="center"/>
          </w:tcPr>
          <w:p w:rsidR="00301A66" w:rsidRDefault="009D1B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комплекса мероприятий</w:t>
            </w:r>
          </w:p>
        </w:tc>
        <w:tc>
          <w:tcPr>
            <w:tcW w:w="5727" w:type="dxa"/>
            <w:vAlign w:val="center"/>
          </w:tcPr>
          <w:p w:rsidR="00301A66" w:rsidRDefault="009D1B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Правовые акты, регулирующие сферу правоотношений</w:t>
            </w:r>
          </w:p>
        </w:tc>
      </w:tr>
      <w:tr w:rsidR="00301A66">
        <w:tc>
          <w:tcPr>
            <w:tcW w:w="454" w:type="dxa"/>
            <w:vMerge w:val="restart"/>
          </w:tcPr>
          <w:p w:rsidR="00301A66" w:rsidRDefault="009D1B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379" w:type="dxa"/>
            <w:vMerge w:val="restart"/>
          </w:tcPr>
          <w:p w:rsidR="00301A66" w:rsidRDefault="009D1B5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общих правил                    и методологии организации системы управления муниципальными финансами</w:t>
            </w:r>
          </w:p>
        </w:tc>
        <w:tc>
          <w:tcPr>
            <w:tcW w:w="5727" w:type="dxa"/>
          </w:tcPr>
          <w:p w:rsidR="00301A66" w:rsidRDefault="009D1B5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Бюджетный </w:t>
            </w:r>
            <w:hyperlink r:id="rId11" w:history="1">
              <w:r>
                <w:rPr>
                  <w:rFonts w:ascii="Times New Roman" w:hAnsi="Times New Roman" w:cs="Times New Roman"/>
                </w:rPr>
                <w:t>кодекс</w:t>
              </w:r>
            </w:hyperlink>
            <w:r>
              <w:rPr>
                <w:rFonts w:ascii="Times New Roman" w:hAnsi="Times New Roman" w:cs="Times New Roman"/>
              </w:rPr>
              <w:t xml:space="preserve"> Российской Федерации, федеральные законы, законы и иные правовые акты Томской области</w:t>
            </w:r>
          </w:p>
        </w:tc>
      </w:tr>
      <w:tr w:rsidR="00301A66">
        <w:tc>
          <w:tcPr>
            <w:tcW w:w="454" w:type="dxa"/>
            <w:vMerge/>
          </w:tcPr>
          <w:p w:rsidR="00301A66" w:rsidRDefault="00301A66">
            <w:pPr>
              <w:rPr>
                <w:rFonts w:ascii="Times New Roman" w:hAnsi="Times New Roman"/>
              </w:rPr>
            </w:pPr>
          </w:p>
        </w:tc>
        <w:tc>
          <w:tcPr>
            <w:tcW w:w="3379" w:type="dxa"/>
            <w:vMerge/>
          </w:tcPr>
          <w:p w:rsidR="00301A66" w:rsidRDefault="00301A66">
            <w:pPr>
              <w:rPr>
                <w:rFonts w:ascii="Times New Roman" w:hAnsi="Times New Roman"/>
              </w:rPr>
            </w:pPr>
          </w:p>
        </w:tc>
        <w:tc>
          <w:tcPr>
            <w:tcW w:w="5727" w:type="dxa"/>
          </w:tcPr>
          <w:p w:rsidR="00301A66" w:rsidRDefault="009D1B5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12" w:history="1">
              <w:r>
                <w:rPr>
                  <w:rFonts w:ascii="Times New Roman" w:hAnsi="Times New Roman" w:cs="Times New Roman"/>
                </w:rPr>
                <w:t>Решение</w:t>
              </w:r>
            </w:hyperlink>
            <w:r>
              <w:rPr>
                <w:rFonts w:ascii="Times New Roman" w:hAnsi="Times New Roman" w:cs="Times New Roman"/>
              </w:rPr>
              <w:t xml:space="preserve"> Думы ЗАТО Северск от 29.09.2011 № 17/4 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«</w:t>
            </w:r>
            <w:proofErr w:type="gramEnd"/>
            <w:r>
              <w:rPr>
                <w:rFonts w:ascii="Times New Roman" w:hAnsi="Times New Roman" w:cs="Times New Roman"/>
              </w:rPr>
              <w:t>Об утверждении Положения о бюджетном процессе в ЗАТО Северск»</w:t>
            </w:r>
          </w:p>
        </w:tc>
      </w:tr>
      <w:tr w:rsidR="00301A66">
        <w:tc>
          <w:tcPr>
            <w:tcW w:w="454" w:type="dxa"/>
          </w:tcPr>
          <w:p w:rsidR="00301A66" w:rsidRDefault="009D1B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379" w:type="dxa"/>
          </w:tcPr>
          <w:p w:rsidR="00301A66" w:rsidRDefault="009D1B5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показателей ГРБС        по методике оценки финансового менеджмента</w:t>
            </w:r>
          </w:p>
        </w:tc>
        <w:tc>
          <w:tcPr>
            <w:tcW w:w="5727" w:type="dxa"/>
          </w:tcPr>
          <w:p w:rsidR="00301A66" w:rsidRDefault="009D1B5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proofErr w:type="gramStart"/>
            <w:r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Северск от 11.03.2012     № 674 «Об оценке качества финансового менеджмента главных распорядителей средств бюджета ЗАТО Северск»</w:t>
            </w:r>
          </w:p>
          <w:p w:rsidR="00301A66" w:rsidRDefault="009D1B5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proofErr w:type="gramStart"/>
            <w:r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Северск         от 30.03.2016 № 558 «Об оценке качества финансового менеджмента главных распорядителей средств бюджета ЗАТО Северск»</w:t>
            </w:r>
          </w:p>
        </w:tc>
      </w:tr>
      <w:tr w:rsidR="00301A66">
        <w:trPr>
          <w:trHeight w:val="1023"/>
        </w:trPr>
        <w:tc>
          <w:tcPr>
            <w:tcW w:w="454" w:type="dxa"/>
          </w:tcPr>
          <w:p w:rsidR="00301A66" w:rsidRDefault="009D1B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379" w:type="dxa"/>
          </w:tcPr>
          <w:p w:rsidR="00301A66" w:rsidRDefault="009D1B5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по снижению задолженности по платежам в </w:t>
            </w:r>
            <w:proofErr w:type="gramStart"/>
            <w:r>
              <w:rPr>
                <w:rFonts w:ascii="Times New Roman" w:hAnsi="Times New Roman" w:cs="Times New Roman"/>
              </w:rPr>
              <w:t>бюджет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5727" w:type="dxa"/>
          </w:tcPr>
          <w:p w:rsidR="00301A66" w:rsidRDefault="009D1B5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13" w:history="1">
              <w:r>
                <w:rPr>
                  <w:rFonts w:ascii="Times New Roman" w:hAnsi="Times New Roman" w:cs="Times New Roman"/>
                </w:rPr>
                <w:t>Постановление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Северск от 17.02.2014     № 304 «Об утверждении сводного плана мероприятий                 по мобилизации доходов в бюджет ЗАТО Северск»</w:t>
            </w:r>
          </w:p>
        </w:tc>
      </w:tr>
      <w:tr w:rsidR="00301A66">
        <w:tc>
          <w:tcPr>
            <w:tcW w:w="454" w:type="dxa"/>
          </w:tcPr>
          <w:p w:rsidR="00301A66" w:rsidRDefault="009D1B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379" w:type="dxa"/>
          </w:tcPr>
          <w:p w:rsidR="00301A66" w:rsidRDefault="009D1B5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финансовый контроль и устранение выявленных нарушений</w:t>
            </w:r>
          </w:p>
        </w:tc>
        <w:tc>
          <w:tcPr>
            <w:tcW w:w="5727" w:type="dxa"/>
          </w:tcPr>
          <w:p w:rsidR="00301A66" w:rsidRDefault="009D1B5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14" w:history="1">
              <w:r>
                <w:rPr>
                  <w:rFonts w:ascii="Times New Roman" w:hAnsi="Times New Roman" w:cs="Times New Roman"/>
                </w:rPr>
                <w:t>Постановление</w:t>
              </w:r>
            </w:hyperlink>
            <w:r>
              <w:rPr>
                <w:rFonts w:ascii="Times New Roman" w:hAnsi="Times New Roman" w:cs="Times New Roman"/>
              </w:rPr>
              <w:t xml:space="preserve"> Администрации ЗАТО Северск от 08.07.2014     № 1642 «Об утверждении Порядка осуществления органом Администрации ЗАТО Северск полномочий по внутреннему финансовому контролю и порядка осуществления контроля        в сфере закупок»</w:t>
            </w:r>
            <w:r>
              <w:rPr>
                <w:rFonts w:ascii="Times New Roman" w:hAnsi="Times New Roman" w:cs="Times New Roman"/>
              </w:rPr>
              <w:br/>
              <w:t>Постановление Администрации ЗАТО Северск от 11.07.2018     № 1220 «Об утверждении Порядка осуществления Контрольно-ревизионным комитетом Администрации ЗАТО Северск полномочий по внутреннему муниципальному финансовому контролю в сфере бюджетных правоотношений»</w:t>
            </w:r>
          </w:p>
        </w:tc>
      </w:tr>
      <w:tr w:rsidR="00301A66">
        <w:tc>
          <w:tcPr>
            <w:tcW w:w="454" w:type="dxa"/>
          </w:tcPr>
          <w:p w:rsidR="00301A66" w:rsidRDefault="009D1B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379" w:type="dxa"/>
          </w:tcPr>
          <w:p w:rsidR="00301A66" w:rsidRDefault="009D1B5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за исполнением муниципальных заданий</w:t>
            </w:r>
          </w:p>
        </w:tc>
        <w:tc>
          <w:tcPr>
            <w:tcW w:w="5727" w:type="dxa"/>
          </w:tcPr>
          <w:p w:rsidR="00301A66" w:rsidRDefault="009D1B5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15" w:history="1">
              <w:r>
                <w:rPr>
                  <w:rFonts w:ascii="Times New Roman" w:hAnsi="Times New Roman" w:cs="Times New Roman"/>
                </w:rPr>
                <w:t>Постановление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Северск от 09.10.2012     № 2836 «Об утверждении Положения    о формировании муниципального задания на оказание муниципальных услуг (выполнение работ) муниципальными учреждениями ЗАТО Северск»</w:t>
            </w:r>
          </w:p>
          <w:p w:rsidR="00301A66" w:rsidRDefault="009D1B5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16" w:history="1">
              <w:r>
                <w:rPr>
                  <w:rFonts w:ascii="Times New Roman" w:hAnsi="Times New Roman" w:cs="Times New Roman"/>
                </w:rPr>
                <w:t>Постановление</w:t>
              </w:r>
            </w:hyperlink>
            <w:r>
              <w:rPr>
                <w:rFonts w:ascii="Times New Roman" w:hAnsi="Times New Roman" w:cs="Times New Roman"/>
              </w:rPr>
              <w:t xml:space="preserve"> Администрации ЗАТО Северск от 02.11.2015     № 2457 «О порядке формирования муниципального задания на оказание муниципальных услуг (выполнение </w:t>
            </w:r>
            <w:proofErr w:type="gramStart"/>
            <w:r>
              <w:rPr>
                <w:rFonts w:ascii="Times New Roman" w:hAnsi="Times New Roman" w:cs="Times New Roman"/>
              </w:rPr>
              <w:t xml:space="preserve">работ)   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       в отношении муниципальных учреждений и финансового </w:t>
            </w:r>
            <w:proofErr w:type="spellStart"/>
            <w:r>
              <w:rPr>
                <w:rFonts w:ascii="Times New Roman" w:hAnsi="Times New Roman" w:cs="Times New Roman"/>
              </w:rPr>
              <w:t>обес</w:t>
            </w:r>
            <w:proofErr w:type="spellEnd"/>
            <w:r>
              <w:rPr>
                <w:rFonts w:ascii="Times New Roman" w:hAnsi="Times New Roman" w:cs="Times New Roman"/>
              </w:rPr>
              <w:t>-печения выполнения муниципального задания»</w:t>
            </w:r>
          </w:p>
        </w:tc>
      </w:tr>
    </w:tbl>
    <w:p w:rsidR="00301A66" w:rsidRDefault="00301A66">
      <w:pPr>
        <w:rPr>
          <w:rFonts w:ascii="Times New Roman" w:hAnsi="Times New Roman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9D1B50">
      <w:pPr>
        <w:pStyle w:val="ConsPlusNormal"/>
        <w:ind w:firstLine="576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8</w:t>
      </w:r>
    </w:p>
    <w:p w:rsidR="00301A66" w:rsidRDefault="009D1B50">
      <w:pPr>
        <w:pStyle w:val="formattexttopleveltext"/>
        <w:spacing w:before="0" w:beforeAutospacing="0" w:after="0" w:afterAutospacing="0"/>
        <w:ind w:firstLine="5760"/>
        <w:rPr>
          <w:sz w:val="18"/>
          <w:szCs w:val="18"/>
        </w:rPr>
      </w:pPr>
      <w:r>
        <w:rPr>
          <w:sz w:val="18"/>
          <w:szCs w:val="18"/>
        </w:rPr>
        <w:t xml:space="preserve">к постановлению </w:t>
      </w:r>
    </w:p>
    <w:p w:rsidR="00301A66" w:rsidRDefault="009D1B50">
      <w:pPr>
        <w:pStyle w:val="formattexttopleveltext"/>
        <w:spacing w:before="0" w:beforeAutospacing="0" w:after="0" w:afterAutospacing="0"/>
        <w:ind w:firstLine="5760"/>
        <w:rPr>
          <w:sz w:val="18"/>
          <w:szCs w:val="18"/>
        </w:rPr>
      </w:pPr>
      <w:proofErr w:type="gramStart"/>
      <w:r>
        <w:rPr>
          <w:sz w:val="18"/>
          <w:szCs w:val="18"/>
        </w:rPr>
        <w:t>Администрации</w:t>
      </w:r>
      <w:proofErr w:type="gramEnd"/>
      <w:r>
        <w:rPr>
          <w:sz w:val="18"/>
          <w:szCs w:val="18"/>
        </w:rPr>
        <w:t xml:space="preserve"> ЗАТО Северск</w:t>
      </w:r>
    </w:p>
    <w:p w:rsidR="00301A66" w:rsidRDefault="009D1B50">
      <w:pPr>
        <w:pStyle w:val="formattexttopleveltext"/>
        <w:spacing w:before="0" w:beforeAutospacing="0" w:after="0" w:afterAutospacing="0"/>
        <w:ind w:firstLine="5760"/>
        <w:rPr>
          <w:sz w:val="20"/>
          <w:szCs w:val="20"/>
        </w:rPr>
      </w:pPr>
      <w:r>
        <w:rPr>
          <w:sz w:val="18"/>
          <w:szCs w:val="18"/>
        </w:rPr>
        <w:t>от_18.01.2019__№ ______12_____</w:t>
      </w:r>
    </w:p>
    <w:p w:rsidR="00301A66" w:rsidRDefault="00301A66">
      <w:pPr>
        <w:spacing w:line="0" w:lineRule="atLeast"/>
        <w:jc w:val="center"/>
        <w:rPr>
          <w:rFonts w:ascii="Times New Roman" w:hAnsi="Times New Roman"/>
          <w:caps/>
        </w:rPr>
      </w:pPr>
    </w:p>
    <w:tbl>
      <w:tblPr>
        <w:tblW w:w="10206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897"/>
        <w:gridCol w:w="15"/>
        <w:gridCol w:w="1417"/>
        <w:gridCol w:w="284"/>
        <w:gridCol w:w="425"/>
        <w:gridCol w:w="283"/>
        <w:gridCol w:w="426"/>
        <w:gridCol w:w="283"/>
        <w:gridCol w:w="425"/>
        <w:gridCol w:w="284"/>
        <w:gridCol w:w="425"/>
        <w:gridCol w:w="284"/>
        <w:gridCol w:w="425"/>
        <w:gridCol w:w="283"/>
        <w:gridCol w:w="425"/>
        <w:gridCol w:w="426"/>
        <w:gridCol w:w="283"/>
        <w:gridCol w:w="426"/>
        <w:gridCol w:w="708"/>
        <w:gridCol w:w="142"/>
        <w:gridCol w:w="992"/>
      </w:tblGrid>
      <w:tr w:rsidR="00301A66">
        <w:trPr>
          <w:trHeight w:val="785"/>
        </w:trPr>
        <w:tc>
          <w:tcPr>
            <w:tcW w:w="648" w:type="dxa"/>
            <w:tcBorders>
              <w:top w:val="nil"/>
              <w:left w:val="nil"/>
              <w:right w:val="nil"/>
            </w:tcBorders>
          </w:tcPr>
          <w:p w:rsidR="00301A66" w:rsidRDefault="00301A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</w:tcPr>
          <w:p w:rsidR="00301A66" w:rsidRDefault="00301A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61" w:type="dxa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ПАСПОРТ 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 xml:space="preserve">подпрограммы 1 «Повышение качества управления </w:t>
            </w:r>
          </w:p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муниципальными финансами участниками бюджетного процесса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ЗАТО Северск» </w:t>
            </w:r>
          </w:p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муниципальной программы «Эффективное управление муниципальными </w:t>
            </w:r>
          </w:p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финансами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ЗАТО Северск»</w:t>
            </w:r>
          </w:p>
          <w:p w:rsidR="00301A66" w:rsidRDefault="00301A66">
            <w:pPr>
              <w:jc w:val="center"/>
              <w:rPr>
                <w:rFonts w:ascii="Times New Roman" w:hAnsi="Times New Roman"/>
              </w:rPr>
            </w:pPr>
          </w:p>
        </w:tc>
      </w:tr>
      <w:tr w:rsidR="00301A66">
        <w:trPr>
          <w:trHeight w:val="559"/>
        </w:trPr>
        <w:tc>
          <w:tcPr>
            <w:tcW w:w="1545" w:type="dxa"/>
            <w:gridSpan w:val="2"/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подпрограммы 1</w:t>
            </w:r>
          </w:p>
        </w:tc>
        <w:tc>
          <w:tcPr>
            <w:tcW w:w="8661" w:type="dxa"/>
            <w:gridSpan w:val="20"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Повышение качества управления муниципальными финансами участниками бюджетного процесса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ЗАТО Северск</w:t>
            </w:r>
          </w:p>
        </w:tc>
      </w:tr>
      <w:tr w:rsidR="00301A66">
        <w:trPr>
          <w:trHeight w:val="452"/>
        </w:trPr>
        <w:tc>
          <w:tcPr>
            <w:tcW w:w="1545" w:type="dxa"/>
            <w:gridSpan w:val="2"/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Срок реализации подпрограммы 1</w:t>
            </w:r>
          </w:p>
        </w:tc>
        <w:tc>
          <w:tcPr>
            <w:tcW w:w="8661" w:type="dxa"/>
            <w:gridSpan w:val="20"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2015 - 2020 годы </w:t>
            </w:r>
          </w:p>
        </w:tc>
      </w:tr>
      <w:tr w:rsidR="00301A66">
        <w:trPr>
          <w:trHeight w:val="644"/>
        </w:trPr>
        <w:tc>
          <w:tcPr>
            <w:tcW w:w="1545" w:type="dxa"/>
            <w:gridSpan w:val="2"/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Ответственный исполнитель подпрограммы 1 (соисполнитель Программы) </w:t>
            </w:r>
          </w:p>
        </w:tc>
        <w:tc>
          <w:tcPr>
            <w:tcW w:w="8661" w:type="dxa"/>
            <w:gridSpan w:val="20"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Финансовое управление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Администрации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ЗАТО Северск</w:t>
            </w:r>
          </w:p>
        </w:tc>
      </w:tr>
      <w:tr w:rsidR="00301A66">
        <w:trPr>
          <w:trHeight w:val="370"/>
        </w:trPr>
        <w:tc>
          <w:tcPr>
            <w:tcW w:w="1545" w:type="dxa"/>
            <w:gridSpan w:val="2"/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Участники подпрограммы 1</w:t>
            </w:r>
          </w:p>
        </w:tc>
        <w:tc>
          <w:tcPr>
            <w:tcW w:w="8661" w:type="dxa"/>
            <w:gridSpan w:val="20"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Финансовое управление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Администрации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ЗАТО Северск</w:t>
            </w:r>
          </w:p>
        </w:tc>
      </w:tr>
      <w:tr w:rsidR="00301A66">
        <w:trPr>
          <w:trHeight w:val="513"/>
        </w:trPr>
        <w:tc>
          <w:tcPr>
            <w:tcW w:w="1545" w:type="dxa"/>
            <w:gridSpan w:val="2"/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Цель подпрограммы 1</w:t>
            </w:r>
          </w:p>
        </w:tc>
        <w:tc>
          <w:tcPr>
            <w:tcW w:w="8661" w:type="dxa"/>
            <w:gridSpan w:val="20"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Обеспечение эффективного управления средствами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бюджета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ЗАТО Северск на уровне участников бюджетного процесса</w:t>
            </w:r>
          </w:p>
        </w:tc>
      </w:tr>
      <w:tr w:rsidR="00301A66">
        <w:trPr>
          <w:trHeight w:val="514"/>
        </w:trPr>
        <w:tc>
          <w:tcPr>
            <w:tcW w:w="1545" w:type="dxa"/>
            <w:gridSpan w:val="2"/>
            <w:vMerge w:val="restart"/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Показатели цели подпрограммы 1 и их значения (по годам реализации)</w:t>
            </w: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16" w:type="dxa"/>
            <w:gridSpan w:val="3"/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Показатели цели, единица измерения</w:t>
            </w:r>
          </w:p>
        </w:tc>
        <w:tc>
          <w:tcPr>
            <w:tcW w:w="708" w:type="dxa"/>
            <w:gridSpan w:val="2"/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2014 год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 год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 год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851" w:type="dxa"/>
            <w:gridSpan w:val="2"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709" w:type="dxa"/>
            <w:gridSpan w:val="2"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01A66" w:rsidRDefault="009D1B50">
            <w:pPr>
              <w:ind w:right="-115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год (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прогно-зный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992" w:type="dxa"/>
            <w:shd w:val="clear" w:color="auto" w:fill="auto"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год (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прогно-зный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</w:tr>
      <w:tr w:rsidR="00301A66">
        <w:trPr>
          <w:trHeight w:val="1394"/>
        </w:trPr>
        <w:tc>
          <w:tcPr>
            <w:tcW w:w="1545" w:type="dxa"/>
            <w:gridSpan w:val="2"/>
            <w:vMerge/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16" w:type="dxa"/>
            <w:gridSpan w:val="3"/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 Количество проведенных заседаний Комиссии по мобилизации доходов, раз</w:t>
            </w:r>
          </w:p>
        </w:tc>
        <w:tc>
          <w:tcPr>
            <w:tcW w:w="708" w:type="dxa"/>
            <w:gridSpan w:val="2"/>
            <w:shd w:val="clear" w:color="auto" w:fill="auto"/>
            <w:hideMark/>
          </w:tcPr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менее </w:t>
            </w:r>
          </w:p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менее </w:t>
            </w:r>
          </w:p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5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менее </w:t>
            </w:r>
          </w:p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</w:p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менее </w:t>
            </w:r>
          </w:p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</w:p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менее</w:t>
            </w:r>
          </w:p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</w:p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менее </w:t>
            </w:r>
          </w:p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01A66">
        <w:trPr>
          <w:trHeight w:val="925"/>
        </w:trPr>
        <w:tc>
          <w:tcPr>
            <w:tcW w:w="1545" w:type="dxa"/>
            <w:gridSpan w:val="2"/>
            <w:vMerge/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16" w:type="dxa"/>
            <w:gridSpan w:val="3"/>
            <w:shd w:val="clear" w:color="auto" w:fill="auto"/>
            <w:vAlign w:val="bottom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Количество приглашенных на Комиссию должников (неплательщиков), чел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200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210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220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230</w:t>
            </w:r>
          </w:p>
        </w:tc>
        <w:tc>
          <w:tcPr>
            <w:tcW w:w="851" w:type="dxa"/>
            <w:gridSpan w:val="2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240</w:t>
            </w:r>
          </w:p>
        </w:tc>
        <w:tc>
          <w:tcPr>
            <w:tcW w:w="709" w:type="dxa"/>
            <w:gridSpan w:val="2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250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01A66">
        <w:trPr>
          <w:trHeight w:val="925"/>
        </w:trPr>
        <w:tc>
          <w:tcPr>
            <w:tcW w:w="1545" w:type="dxa"/>
            <w:gridSpan w:val="2"/>
            <w:vMerge/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16" w:type="dxa"/>
            <w:gridSpan w:val="3"/>
            <w:shd w:val="clear" w:color="auto" w:fill="auto"/>
            <w:vAlign w:val="bottom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 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10,2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9,6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9,4</w:t>
            </w:r>
          </w:p>
        </w:tc>
        <w:tc>
          <w:tcPr>
            <w:tcW w:w="851" w:type="dxa"/>
            <w:gridSpan w:val="2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9,2</w:t>
            </w:r>
          </w:p>
        </w:tc>
        <w:tc>
          <w:tcPr>
            <w:tcW w:w="709" w:type="dxa"/>
            <w:gridSpan w:val="2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01A66">
        <w:trPr>
          <w:trHeight w:val="286"/>
        </w:trPr>
        <w:tc>
          <w:tcPr>
            <w:tcW w:w="1545" w:type="dxa"/>
            <w:gridSpan w:val="2"/>
            <w:vMerge/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16" w:type="dxa"/>
            <w:gridSpan w:val="3"/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 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78,0</w:t>
            </w:r>
          </w:p>
        </w:tc>
        <w:tc>
          <w:tcPr>
            <w:tcW w:w="851" w:type="dxa"/>
            <w:gridSpan w:val="2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79,0</w:t>
            </w:r>
          </w:p>
        </w:tc>
        <w:tc>
          <w:tcPr>
            <w:tcW w:w="709" w:type="dxa"/>
            <w:gridSpan w:val="2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01A66">
        <w:trPr>
          <w:trHeight w:val="2353"/>
        </w:trPr>
        <w:tc>
          <w:tcPr>
            <w:tcW w:w="1545" w:type="dxa"/>
            <w:gridSpan w:val="2"/>
            <w:vMerge/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3"/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 Минимальный объем охваченных контрольными мероприятиями средств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бюджета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ЗАТО Северск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10,2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10,3</w:t>
            </w:r>
          </w:p>
        </w:tc>
        <w:tc>
          <w:tcPr>
            <w:tcW w:w="851" w:type="dxa"/>
            <w:gridSpan w:val="2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10,4</w:t>
            </w:r>
          </w:p>
        </w:tc>
        <w:tc>
          <w:tcPr>
            <w:tcW w:w="709" w:type="dxa"/>
            <w:gridSpan w:val="2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10,5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01A66">
        <w:trPr>
          <w:trHeight w:val="1826"/>
        </w:trPr>
        <w:tc>
          <w:tcPr>
            <w:tcW w:w="1545" w:type="dxa"/>
            <w:gridSpan w:val="2"/>
            <w:shd w:val="clear" w:color="auto" w:fill="auto"/>
            <w:hideMark/>
          </w:tcPr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16" w:type="dxa"/>
            <w:gridSpan w:val="3"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 Средняя балльная оценка (суммарная по всем разделам) ГРБС по методике оценки финансового менеджмента, балл</w:t>
            </w:r>
          </w:p>
        </w:tc>
        <w:tc>
          <w:tcPr>
            <w:tcW w:w="708" w:type="dxa"/>
            <w:gridSpan w:val="2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709" w:type="dxa"/>
            <w:gridSpan w:val="2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709" w:type="dxa"/>
            <w:gridSpan w:val="2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709" w:type="dxa"/>
            <w:gridSpan w:val="2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708" w:type="dxa"/>
            <w:gridSpan w:val="2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851" w:type="dxa"/>
            <w:gridSpan w:val="2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709" w:type="dxa"/>
            <w:gridSpan w:val="2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850" w:type="dxa"/>
            <w:gridSpan w:val="2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992" w:type="dxa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301A66" w:rsidRDefault="00301A6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01A66">
        <w:trPr>
          <w:trHeight w:val="481"/>
        </w:trPr>
        <w:tc>
          <w:tcPr>
            <w:tcW w:w="1545" w:type="dxa"/>
            <w:gridSpan w:val="2"/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Задачи подпрограммы 1</w:t>
            </w:r>
          </w:p>
        </w:tc>
        <w:tc>
          <w:tcPr>
            <w:tcW w:w="8661" w:type="dxa"/>
            <w:gridSpan w:val="20"/>
          </w:tcPr>
          <w:p w:rsidR="00301A66" w:rsidRDefault="009D1B5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Повышение качества финансового менеджмента главных распорядителей бюджетных средств и главных администраторов доходов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бюджета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ЗАТО Северск</w:t>
            </w:r>
          </w:p>
        </w:tc>
      </w:tr>
      <w:tr w:rsidR="00301A66">
        <w:trPr>
          <w:trHeight w:val="768"/>
        </w:trPr>
        <w:tc>
          <w:tcPr>
            <w:tcW w:w="1545" w:type="dxa"/>
            <w:gridSpan w:val="2"/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Ведомственные целевые программы, входящие в состав подпрограммы 1 (далее – ВЦП)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661" w:type="dxa"/>
            <w:gridSpan w:val="20"/>
          </w:tcPr>
          <w:p w:rsidR="00301A66" w:rsidRDefault="009D1B5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ВЦП «Повышение качества финансового менеджмента главных распорядителей бюджетных средств                и главных администраторов доходов бюджета ЗАТО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Северск»  </w:t>
            </w:r>
            <w:proofErr w:type="gramEnd"/>
          </w:p>
        </w:tc>
      </w:tr>
      <w:tr w:rsidR="00301A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15"/>
        </w:trPr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Объем финансирования подпрограммы 1, всего, 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т.ч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по годам ее реализации,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тыс.руб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год (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прог-нозный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год (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прог-нозный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</w:tr>
      <w:tr w:rsidR="00301A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Местный бюджет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301A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Другие источники (расписать):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301A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федеральный бюджет (по согласованию (прогноз)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301A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75"/>
        </w:trPr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бюджет Томской области (по согласованию (прогноз)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301A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внебюджетные источники (по согласованию (прогноз)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301A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</w:tbl>
    <w:p w:rsidR="00301A66" w:rsidRDefault="00301A66">
      <w:pPr>
        <w:rPr>
          <w:rFonts w:ascii="Times New Roman" w:hAnsi="Times New Roman"/>
          <w:sz w:val="18"/>
          <w:szCs w:val="18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  <w:sectPr w:rsidR="00301A66">
          <w:pgSz w:w="11907" w:h="16840" w:code="9"/>
          <w:pgMar w:top="1134" w:right="567" w:bottom="1134" w:left="1701" w:header="357" w:footer="720" w:gutter="0"/>
          <w:pgNumType w:start="1"/>
          <w:cols w:space="720"/>
          <w:titlePg/>
          <w:docGrid w:linePitch="272"/>
        </w:sectPr>
      </w:pPr>
    </w:p>
    <w:p w:rsidR="00301A66" w:rsidRDefault="009D1B50">
      <w:pPr>
        <w:ind w:left="10620" w:firstLine="708"/>
      </w:pPr>
      <w:r>
        <w:rPr>
          <w:noProof/>
        </w:rPr>
        <w:pict>
          <v:rect id="_x0000_s1031" style="position:absolute;left:0;text-align:left;margin-left:343.8pt;margin-top:-37.55pt;width:147pt;height:35.25pt;z-index:251662336" strokecolor="white"/>
        </w:pict>
      </w:r>
      <w:r>
        <w:t>Приложение  9</w:t>
      </w:r>
    </w:p>
    <w:p w:rsidR="00301A66" w:rsidRDefault="009D1B50">
      <w:pPr>
        <w:ind w:left="10620" w:firstLine="708"/>
      </w:pPr>
      <w:r>
        <w:t>к постановлению</w:t>
      </w:r>
    </w:p>
    <w:p w:rsidR="00301A66" w:rsidRDefault="009D1B50">
      <w:pPr>
        <w:ind w:left="11328"/>
      </w:pPr>
      <w:proofErr w:type="gramStart"/>
      <w:r>
        <w:t>Администрации</w:t>
      </w:r>
      <w:proofErr w:type="gramEnd"/>
      <w:r>
        <w:t xml:space="preserve"> ЗАТО Северск от_18.01.2019___№___12______</w:t>
      </w:r>
    </w:p>
    <w:p w:rsidR="00301A66" w:rsidRDefault="00301A66">
      <w:pPr>
        <w:ind w:firstLine="12049"/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27"/>
        <w:gridCol w:w="709"/>
        <w:gridCol w:w="865"/>
        <w:gridCol w:w="142"/>
        <w:gridCol w:w="567"/>
        <w:gridCol w:w="142"/>
        <w:gridCol w:w="567"/>
        <w:gridCol w:w="709"/>
        <w:gridCol w:w="850"/>
        <w:gridCol w:w="851"/>
        <w:gridCol w:w="850"/>
        <w:gridCol w:w="142"/>
        <w:gridCol w:w="709"/>
        <w:gridCol w:w="850"/>
        <w:gridCol w:w="851"/>
        <w:gridCol w:w="850"/>
        <w:gridCol w:w="851"/>
        <w:gridCol w:w="992"/>
        <w:gridCol w:w="992"/>
        <w:gridCol w:w="1418"/>
      </w:tblGrid>
      <w:tr w:rsidR="00301A66">
        <w:trPr>
          <w:trHeight w:val="818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19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СВЕДЕНИЯ </w:t>
            </w:r>
            <w:r>
              <w:rPr>
                <w:color w:val="000000"/>
                <w:szCs w:val="24"/>
              </w:rPr>
              <w:br/>
              <w:t xml:space="preserve">о составе и значениях целевых показателей (индикаторов) результативности подпрограммы 1 </w:t>
            </w: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«Повышение качества управления муниципальными финансами участниками бюджетного процесса </w:t>
            </w:r>
            <w:proofErr w:type="gramStart"/>
            <w:r>
              <w:rPr>
                <w:color w:val="000000"/>
                <w:szCs w:val="24"/>
              </w:rPr>
              <w:t>в</w:t>
            </w:r>
            <w:proofErr w:type="gramEnd"/>
            <w:r>
              <w:rPr>
                <w:color w:val="000000"/>
                <w:szCs w:val="24"/>
              </w:rPr>
              <w:t xml:space="preserve"> ЗАТО Северск» </w:t>
            </w: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муниципальной программы </w:t>
            </w:r>
            <w:r>
              <w:rPr>
                <w:color w:val="000000"/>
              </w:rPr>
              <w:t xml:space="preserve">«Эффективное управление муниципальными </w:t>
            </w:r>
            <w:proofErr w:type="gramStart"/>
            <w:r>
              <w:rPr>
                <w:color w:val="000000"/>
              </w:rPr>
              <w:t>финансами</w:t>
            </w:r>
            <w:proofErr w:type="gramEnd"/>
            <w:r>
              <w:rPr>
                <w:color w:val="000000"/>
              </w:rPr>
              <w:t xml:space="preserve"> ЗАТО Северск» </w:t>
            </w:r>
          </w:p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Таблица 1</w:t>
            </w:r>
          </w:p>
        </w:tc>
      </w:tr>
      <w:tr w:rsidR="00301A66">
        <w:trPr>
          <w:trHeight w:val="43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№ </w:t>
            </w:r>
            <w:r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Еди-ница</w:t>
            </w:r>
            <w:proofErr w:type="spellEnd"/>
            <w:proofErr w:type="gramEnd"/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из-</w:t>
            </w:r>
            <w:proofErr w:type="spellStart"/>
            <w:r>
              <w:rPr>
                <w:color w:val="000000"/>
                <w:szCs w:val="24"/>
              </w:rPr>
              <w:t>ме</w:t>
            </w:r>
            <w:proofErr w:type="spellEnd"/>
            <w:r>
              <w:rPr>
                <w:color w:val="000000"/>
                <w:szCs w:val="24"/>
              </w:rPr>
              <w:t>-ре-</w:t>
            </w:r>
            <w:proofErr w:type="spellStart"/>
            <w:r>
              <w:rPr>
                <w:color w:val="000000"/>
                <w:szCs w:val="24"/>
              </w:rPr>
              <w:t>ния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68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Значения целевых показателей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Перио-дич-ность</w:t>
            </w:r>
            <w:proofErr w:type="spellEnd"/>
            <w:r>
              <w:rPr>
                <w:color w:val="000000"/>
                <w:szCs w:val="24"/>
              </w:rPr>
              <w:t xml:space="preserve"> сбора данных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Метод сбора информации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gramStart"/>
            <w:r>
              <w:rPr>
                <w:color w:val="000000"/>
                <w:szCs w:val="24"/>
              </w:rPr>
              <w:t>Ответствен-</w:t>
            </w:r>
            <w:proofErr w:type="spellStart"/>
            <w:r>
              <w:rPr>
                <w:color w:val="000000"/>
                <w:szCs w:val="24"/>
              </w:rPr>
              <w:t>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 сбор данных по показателю</w:t>
            </w:r>
          </w:p>
        </w:tc>
      </w:tr>
      <w:tr w:rsidR="00301A66">
        <w:trPr>
          <w:trHeight w:val="7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2015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2016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2017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</w:pPr>
            <w:r>
              <w:rPr>
                <w:color w:val="000000"/>
                <w:szCs w:val="24"/>
              </w:rPr>
              <w:t>2018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</w:pPr>
            <w:r>
              <w:rPr>
                <w:color w:val="000000"/>
                <w:szCs w:val="24"/>
              </w:rPr>
              <w:t>2019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</w:pPr>
            <w:r>
              <w:rPr>
                <w:color w:val="000000"/>
                <w:szCs w:val="24"/>
              </w:rPr>
              <w:t>2020 год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</w:rPr>
              <w:t>2021 год (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прог-ноз</w:t>
            </w:r>
            <w:proofErr w:type="gramEnd"/>
            <w:r>
              <w:rPr>
                <w:rFonts w:ascii="Times New Roman" w:hAnsi="Times New Roman"/>
              </w:rPr>
              <w:t>-ный</w:t>
            </w:r>
            <w:proofErr w:type="spellEnd"/>
            <w:r>
              <w:rPr>
                <w:rFonts w:ascii="Times New Roman" w:hAnsi="Times New Roman"/>
              </w:rPr>
              <w:t xml:space="preserve"> пери-од)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год (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прог-ноз</w:t>
            </w:r>
            <w:proofErr w:type="gramEnd"/>
            <w:r>
              <w:rPr>
                <w:rFonts w:ascii="Times New Roman" w:hAnsi="Times New Roman"/>
              </w:rPr>
              <w:t>-ный</w:t>
            </w:r>
            <w:proofErr w:type="spellEnd"/>
            <w:r>
              <w:rPr>
                <w:rFonts w:ascii="Times New Roman" w:hAnsi="Times New Roman"/>
              </w:rPr>
              <w:t xml:space="preserve"> пери-од)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</w:tr>
      <w:tr w:rsidR="00301A66">
        <w:trPr>
          <w:trHeight w:val="2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301A66">
        <w:trPr>
          <w:trHeight w:val="398"/>
        </w:trPr>
        <w:tc>
          <w:tcPr>
            <w:tcW w:w="14616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szCs w:val="24"/>
              </w:rPr>
              <w:t xml:space="preserve">Показатели подпрограммы 1 «Повышение качества управления муниципальными финансами участниками бюджетного процесса </w:t>
            </w:r>
            <w:proofErr w:type="gramStart"/>
            <w:r>
              <w:rPr>
                <w:szCs w:val="24"/>
              </w:rPr>
              <w:t>в</w:t>
            </w:r>
            <w:proofErr w:type="gramEnd"/>
            <w:r>
              <w:rPr>
                <w:szCs w:val="24"/>
              </w:rPr>
              <w:t xml:space="preserve"> ЗАТО Северск»</w:t>
            </w:r>
          </w:p>
        </w:tc>
      </w:tr>
      <w:tr w:rsidR="00301A66">
        <w:trPr>
          <w:trHeight w:val="17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Доля задолженности по арендным платежам (без учета пеней) в общем объеме поступлений по арендным платежам</w:t>
            </w:r>
          </w:p>
          <w:p w:rsidR="00301A66" w:rsidRDefault="00301A6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Еже-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кварта-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льно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Перио-дическая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отчет-</w:t>
            </w:r>
            <w:proofErr w:type="spellStart"/>
            <w:r>
              <w:rPr>
                <w:color w:val="000000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</w:t>
            </w:r>
            <w:proofErr w:type="spellEnd"/>
            <w:r>
              <w:rPr>
                <w:color w:val="000000"/>
                <w:szCs w:val="24"/>
              </w:rPr>
              <w:t>-рации</w:t>
            </w:r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 w:rsidR="00301A66">
        <w:trPr>
          <w:trHeight w:val="16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Количество проведенных заседаний Комиссии по мобилизации доходов</w:t>
            </w: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менее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менее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менее 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менее 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менее 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менее 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менее 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Еже-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кварта-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льно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gramStart"/>
            <w:r>
              <w:rPr>
                <w:color w:val="000000"/>
                <w:szCs w:val="24"/>
              </w:rPr>
              <w:t>Ведом-</w:t>
            </w:r>
            <w:proofErr w:type="spellStart"/>
            <w:r>
              <w:rPr>
                <w:color w:val="000000"/>
                <w:szCs w:val="24"/>
              </w:rPr>
              <w:t>ственная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статис</w:t>
            </w:r>
            <w:proofErr w:type="spellEnd"/>
            <w:r>
              <w:rPr>
                <w:color w:val="000000"/>
                <w:szCs w:val="24"/>
              </w:rPr>
              <w:t>-тика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</w:t>
            </w:r>
            <w:proofErr w:type="spellEnd"/>
            <w:r>
              <w:rPr>
                <w:color w:val="000000"/>
                <w:szCs w:val="24"/>
              </w:rPr>
              <w:t>-рации</w:t>
            </w:r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 w:rsidR="00301A66">
        <w:trPr>
          <w:trHeight w:val="2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301A66">
        <w:trPr>
          <w:trHeight w:val="15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Количество приглашенных на Комиссию по мобилизации доходов должников (</w:t>
            </w:r>
            <w:proofErr w:type="spellStart"/>
            <w:proofErr w:type="gramStart"/>
            <w:r>
              <w:rPr>
                <w:szCs w:val="24"/>
              </w:rPr>
              <w:t>неплатель-щиков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чел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менее 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менее 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менее 220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менее 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менее 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менее 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менее 250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Еже-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кварта-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льно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gramStart"/>
            <w:r>
              <w:rPr>
                <w:color w:val="000000"/>
                <w:szCs w:val="24"/>
              </w:rPr>
              <w:t>Ведом-</w:t>
            </w:r>
            <w:proofErr w:type="spellStart"/>
            <w:r>
              <w:rPr>
                <w:color w:val="000000"/>
                <w:szCs w:val="24"/>
              </w:rPr>
              <w:t>ственная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статис</w:t>
            </w:r>
            <w:proofErr w:type="spellEnd"/>
            <w:r>
              <w:rPr>
                <w:color w:val="000000"/>
                <w:szCs w:val="24"/>
              </w:rPr>
              <w:t>-тика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</w:t>
            </w:r>
            <w:proofErr w:type="spellEnd"/>
            <w:r>
              <w:rPr>
                <w:color w:val="000000"/>
                <w:szCs w:val="24"/>
              </w:rPr>
              <w:t>-рации</w:t>
            </w:r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 w:rsidR="00301A66">
        <w:trPr>
          <w:trHeight w:val="15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Доля муниципальных учреждений, выполнивших муниципальное задание в полном объеме и с заданными показателями качества</w:t>
            </w: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Еже-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кварта-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льно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Перио-дическая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отчет-</w:t>
            </w:r>
            <w:proofErr w:type="spellStart"/>
            <w:r>
              <w:rPr>
                <w:color w:val="000000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</w:t>
            </w:r>
            <w:proofErr w:type="spellEnd"/>
            <w:r>
              <w:rPr>
                <w:color w:val="000000"/>
                <w:szCs w:val="24"/>
              </w:rPr>
              <w:t>-рации</w:t>
            </w:r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 w:rsidR="00301A66">
        <w:trPr>
          <w:trHeight w:val="23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Минимальный объем охваченных контрольными мероприятиями средств </w:t>
            </w:r>
            <w:proofErr w:type="gramStart"/>
            <w:r>
              <w:rPr>
                <w:szCs w:val="24"/>
              </w:rPr>
              <w:t>бюджета</w:t>
            </w:r>
            <w:proofErr w:type="gramEnd"/>
            <w:r>
              <w:rPr>
                <w:szCs w:val="24"/>
              </w:rPr>
              <w:t xml:space="preserve"> ЗАТО Северск в общем объеме бюджетных ассигнований, являющихся объектом муниципального финансового контроля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Еже-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кварта-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льно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Перио-дическая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отчет-</w:t>
            </w:r>
            <w:proofErr w:type="spellStart"/>
            <w:r>
              <w:rPr>
                <w:color w:val="000000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Контрольно-ревизионный комитет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</w:t>
            </w:r>
            <w:proofErr w:type="spellEnd"/>
            <w:r>
              <w:rPr>
                <w:color w:val="000000"/>
                <w:szCs w:val="24"/>
              </w:rPr>
              <w:t>-рации</w:t>
            </w:r>
            <w:proofErr w:type="gramEnd"/>
            <w:r>
              <w:rPr>
                <w:color w:val="000000"/>
                <w:szCs w:val="24"/>
              </w:rPr>
              <w:t xml:space="preserve"> 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ЗАТО Северск</w:t>
            </w:r>
          </w:p>
        </w:tc>
      </w:tr>
      <w:tr w:rsidR="00301A66">
        <w:trPr>
          <w:trHeight w:val="2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301A66">
        <w:trPr>
          <w:trHeight w:val="342"/>
        </w:trPr>
        <w:tc>
          <w:tcPr>
            <w:tcW w:w="14616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</w:rPr>
            </w:pPr>
            <w:r>
              <w:t>Показатели задачи 1 «Повышение качества</w:t>
            </w:r>
            <w:r>
              <w:rPr>
                <w:rFonts w:ascii="Times New Roman" w:hAnsi="Times New Roman"/>
              </w:rPr>
              <w:t xml:space="preserve"> финансового менеджмента главных распорядителей бюджетных средств и главных администраторов доходов </w:t>
            </w:r>
            <w:proofErr w:type="gramStart"/>
            <w:r>
              <w:rPr>
                <w:rFonts w:ascii="Times New Roman" w:hAnsi="Times New Roman"/>
              </w:rPr>
              <w:t>бюджета</w:t>
            </w:r>
            <w:proofErr w:type="gramEnd"/>
            <w:r>
              <w:rPr>
                <w:rFonts w:ascii="Times New Roman" w:hAnsi="Times New Roman"/>
              </w:rPr>
              <w:t xml:space="preserve"> ЗАТО Северск</w:t>
            </w:r>
            <w:r>
              <w:t xml:space="preserve">» подпрограммы 1 </w:t>
            </w:r>
          </w:p>
        </w:tc>
      </w:tr>
      <w:tr w:rsidR="00301A66">
        <w:trPr>
          <w:trHeight w:val="16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Доля задолженности по арендным платежам (без учета пеней) в общем объеме поступлений по арендным платежам</w:t>
            </w:r>
          </w:p>
          <w:p w:rsidR="00301A66" w:rsidRDefault="00301A6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Еже-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кварта-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льно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Перио-дическая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отчет-</w:t>
            </w:r>
            <w:proofErr w:type="spellStart"/>
            <w:r>
              <w:rPr>
                <w:color w:val="000000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</w:t>
            </w:r>
            <w:proofErr w:type="spellEnd"/>
            <w:r>
              <w:rPr>
                <w:color w:val="000000"/>
                <w:szCs w:val="24"/>
              </w:rPr>
              <w:t>-рации</w:t>
            </w:r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 w:rsidR="00301A66">
        <w:trPr>
          <w:trHeight w:val="23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1.2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Количество проведенных заседаний Комиссии по мобилизации доходов</w:t>
            </w: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менее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менее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менее 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менее 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менее 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менее 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менее 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Еже-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кварта-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льно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gramStart"/>
            <w:r>
              <w:rPr>
                <w:color w:val="000000"/>
                <w:szCs w:val="24"/>
              </w:rPr>
              <w:t>Ведом-</w:t>
            </w:r>
            <w:proofErr w:type="spellStart"/>
            <w:r>
              <w:rPr>
                <w:color w:val="000000"/>
                <w:szCs w:val="24"/>
              </w:rPr>
              <w:t>ственная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статис</w:t>
            </w:r>
            <w:proofErr w:type="spellEnd"/>
            <w:r>
              <w:rPr>
                <w:color w:val="000000"/>
                <w:szCs w:val="24"/>
              </w:rPr>
              <w:t>-тика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</w:t>
            </w:r>
            <w:proofErr w:type="spellEnd"/>
            <w:r>
              <w:rPr>
                <w:color w:val="000000"/>
                <w:szCs w:val="24"/>
              </w:rPr>
              <w:t>-рации</w:t>
            </w:r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 w:rsidR="00301A66">
        <w:trPr>
          <w:trHeight w:val="23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Количество приглашенных на Комиссию по мобилизации доходов должников (неплательщиков)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чел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менее 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менее 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менее 220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менее 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менее 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менее 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менее 250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Еже-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кварта-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льно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gramStart"/>
            <w:r>
              <w:rPr>
                <w:color w:val="000000"/>
                <w:szCs w:val="24"/>
              </w:rPr>
              <w:t>Ведом-</w:t>
            </w:r>
            <w:proofErr w:type="spellStart"/>
            <w:r>
              <w:rPr>
                <w:color w:val="000000"/>
                <w:szCs w:val="24"/>
              </w:rPr>
              <w:t>ственная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статис</w:t>
            </w:r>
            <w:proofErr w:type="spellEnd"/>
            <w:r>
              <w:rPr>
                <w:color w:val="000000"/>
                <w:szCs w:val="24"/>
              </w:rPr>
              <w:t>-тика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</w:t>
            </w:r>
            <w:proofErr w:type="spellEnd"/>
            <w:r>
              <w:rPr>
                <w:color w:val="000000"/>
                <w:szCs w:val="24"/>
              </w:rPr>
              <w:t>-рации</w:t>
            </w:r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 w:rsidR="00301A66">
        <w:trPr>
          <w:trHeight w:val="2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301A66">
        <w:trPr>
          <w:trHeight w:val="23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1.4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Доля муниципальных учреждений, выполнивших муниципальное задание в полном объеме и с заданными показателями качества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81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Еже-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кварта-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льно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Перио-дическая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отчет-</w:t>
            </w:r>
            <w:proofErr w:type="spellStart"/>
            <w:r>
              <w:rPr>
                <w:color w:val="000000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</w:t>
            </w:r>
            <w:proofErr w:type="spellEnd"/>
            <w:r>
              <w:rPr>
                <w:color w:val="000000"/>
                <w:szCs w:val="24"/>
              </w:rPr>
              <w:t>-рации</w:t>
            </w:r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 w:rsidR="00301A66">
        <w:trPr>
          <w:trHeight w:val="23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1.5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Минимальный объем охваченных контрольными мероприятиями средств </w:t>
            </w:r>
            <w:proofErr w:type="gramStart"/>
            <w:r>
              <w:rPr>
                <w:szCs w:val="24"/>
              </w:rPr>
              <w:t>бюджета</w:t>
            </w:r>
            <w:proofErr w:type="gramEnd"/>
            <w:r>
              <w:rPr>
                <w:szCs w:val="24"/>
              </w:rPr>
              <w:t xml:space="preserve"> ЗАТО Северск в общем объеме бюджетных ассигнований, являющихся объектом муниципального финансового контроля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Еже-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кварта-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льно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Перио-дическая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отчет-</w:t>
            </w:r>
            <w:proofErr w:type="spellStart"/>
            <w:r>
              <w:rPr>
                <w:color w:val="000000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Контрольно-ревизионный комитет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</w:t>
            </w:r>
            <w:proofErr w:type="spellEnd"/>
            <w:r>
              <w:rPr>
                <w:color w:val="000000"/>
                <w:szCs w:val="24"/>
              </w:rPr>
              <w:t>-рации</w:t>
            </w:r>
            <w:proofErr w:type="gramEnd"/>
            <w:r>
              <w:rPr>
                <w:color w:val="000000"/>
                <w:szCs w:val="24"/>
              </w:rPr>
              <w:t xml:space="preserve"> 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ЗАТО Северск</w:t>
            </w:r>
          </w:p>
        </w:tc>
      </w:tr>
      <w:tr w:rsidR="00301A66">
        <w:trPr>
          <w:trHeight w:val="4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</w:tr>
      <w:tr w:rsidR="00301A66">
        <w:trPr>
          <w:trHeight w:val="4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</w:tr>
    </w:tbl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9D1B50">
      <w:pPr>
        <w:rPr>
          <w:color w:val="000000"/>
          <w:szCs w:val="24"/>
        </w:rPr>
      </w:pPr>
      <w:r>
        <w:rPr>
          <w:color w:val="000000"/>
          <w:szCs w:val="24"/>
        </w:rPr>
        <w:pict>
          <v:rect id="_x0000_s1032" style="position:absolute;margin-left:354.3pt;margin-top:-29.6pt;width:51.6pt;height:35.4pt;z-index:251664384" stroked="f"/>
        </w:pict>
      </w:r>
      <w:r>
        <w:rPr>
          <w:color w:val="000000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Приложение 10</w:t>
      </w:r>
    </w:p>
    <w:p w:rsidR="00301A66" w:rsidRDefault="009D1B50">
      <w:pPr>
        <w:rPr>
          <w:color w:val="000000"/>
          <w:szCs w:val="24"/>
        </w:rPr>
      </w:pPr>
      <w:r>
        <w:rPr>
          <w:color w:val="000000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к постановлению</w:t>
      </w:r>
    </w:p>
    <w:p w:rsidR="00301A66" w:rsidRDefault="009D1B50">
      <w:pPr>
        <w:rPr>
          <w:color w:val="000000"/>
          <w:szCs w:val="24"/>
        </w:rPr>
      </w:pPr>
      <w:r>
        <w:rPr>
          <w:color w:val="000000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color w:val="000000"/>
          <w:szCs w:val="24"/>
        </w:rPr>
        <w:t>Администрации</w:t>
      </w:r>
      <w:proofErr w:type="gramEnd"/>
      <w:r>
        <w:rPr>
          <w:color w:val="000000"/>
          <w:szCs w:val="24"/>
        </w:rPr>
        <w:t xml:space="preserve"> ЗАТО Северск</w:t>
      </w:r>
    </w:p>
    <w:p w:rsidR="00301A66" w:rsidRDefault="009D1B50">
      <w:pPr>
        <w:rPr>
          <w:sz w:val="24"/>
          <w:szCs w:val="24"/>
        </w:rPr>
      </w:pPr>
      <w:r>
        <w:rPr>
          <w:color w:val="000000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от</w:t>
      </w:r>
      <w:r>
        <w:rPr>
          <w:sz w:val="24"/>
          <w:szCs w:val="24"/>
        </w:rPr>
        <w:t xml:space="preserve"> __18.01.2019___№___</w:t>
      </w:r>
      <w:r w:rsidR="00E331F2">
        <w:rPr>
          <w:sz w:val="24"/>
          <w:szCs w:val="24"/>
        </w:rPr>
        <w:t>12</w:t>
      </w:r>
      <w:r>
        <w:rPr>
          <w:sz w:val="24"/>
          <w:szCs w:val="24"/>
        </w:rPr>
        <w:t>__</w:t>
      </w:r>
    </w:p>
    <w:p w:rsidR="00301A66" w:rsidRDefault="00301A66">
      <w:pPr>
        <w:rPr>
          <w:sz w:val="24"/>
          <w:szCs w:val="24"/>
        </w:rPr>
      </w:pPr>
    </w:p>
    <w:p w:rsidR="00301A66" w:rsidRDefault="009D1B50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ПЕРЕЧЕНЬ</w:t>
      </w:r>
    </w:p>
    <w:p w:rsidR="00301A66" w:rsidRDefault="009D1B50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ведомственных целевых программ, основных мероприятий и ресурсное обеспечение </w:t>
      </w:r>
      <w:r>
        <w:rPr>
          <w:color w:val="000000"/>
          <w:szCs w:val="24"/>
        </w:rPr>
        <w:br/>
        <w:t xml:space="preserve">подпрограммы 1 «Повышение качества управления муниципальными финансами участниками бюджетного процесса </w:t>
      </w:r>
      <w:proofErr w:type="gramStart"/>
      <w:r>
        <w:rPr>
          <w:color w:val="000000"/>
          <w:szCs w:val="24"/>
        </w:rPr>
        <w:t>в</w:t>
      </w:r>
      <w:proofErr w:type="gramEnd"/>
      <w:r>
        <w:rPr>
          <w:color w:val="000000"/>
          <w:szCs w:val="24"/>
        </w:rPr>
        <w:t xml:space="preserve"> ЗАТО Северск» </w:t>
      </w:r>
    </w:p>
    <w:p w:rsidR="00301A66" w:rsidRDefault="009D1B50">
      <w:pPr>
        <w:jc w:val="center"/>
        <w:rPr>
          <w:rFonts w:ascii="Times New Roman" w:hAnsi="Times New Roman"/>
        </w:rPr>
      </w:pPr>
      <w:r>
        <w:rPr>
          <w:color w:val="000000"/>
          <w:szCs w:val="24"/>
        </w:rPr>
        <w:t xml:space="preserve">муниципальной программы </w:t>
      </w:r>
      <w:r>
        <w:rPr>
          <w:rFonts w:ascii="Times New Roman" w:hAnsi="Times New Roman"/>
        </w:rPr>
        <w:t xml:space="preserve">«Эффективное управление муниципальными </w:t>
      </w:r>
      <w:proofErr w:type="gramStart"/>
      <w:r>
        <w:rPr>
          <w:rFonts w:ascii="Times New Roman" w:hAnsi="Times New Roman"/>
        </w:rPr>
        <w:t>финансами</w:t>
      </w:r>
      <w:proofErr w:type="gramEnd"/>
      <w:r>
        <w:rPr>
          <w:rFonts w:ascii="Times New Roman" w:hAnsi="Times New Roman"/>
        </w:rPr>
        <w:t xml:space="preserve"> ЗАТО Северск»</w:t>
      </w:r>
    </w:p>
    <w:p w:rsidR="00301A66" w:rsidRDefault="00301A66">
      <w:pPr>
        <w:jc w:val="center"/>
        <w:rPr>
          <w:rFonts w:ascii="Times New Roman" w:hAnsi="Times New Roman"/>
        </w:rPr>
      </w:pPr>
    </w:p>
    <w:p w:rsidR="00301A66" w:rsidRDefault="009D1B50">
      <w:pPr>
        <w:jc w:val="right"/>
        <w:rPr>
          <w:b/>
        </w:rPr>
      </w:pPr>
      <w:r>
        <w:rPr>
          <w:color w:val="000000"/>
          <w:szCs w:val="24"/>
        </w:rPr>
        <w:t xml:space="preserve">   Таблица 2</w:t>
      </w:r>
    </w:p>
    <w:tbl>
      <w:tblPr>
        <w:tblW w:w="15183" w:type="dxa"/>
        <w:tblLayout w:type="fixed"/>
        <w:tblLook w:val="04A0" w:firstRow="1" w:lastRow="0" w:firstColumn="1" w:lastColumn="0" w:noHBand="0" w:noVBand="1"/>
      </w:tblPr>
      <w:tblGrid>
        <w:gridCol w:w="236"/>
        <w:gridCol w:w="581"/>
        <w:gridCol w:w="1750"/>
        <w:gridCol w:w="1369"/>
        <w:gridCol w:w="992"/>
        <w:gridCol w:w="992"/>
        <w:gridCol w:w="899"/>
        <w:gridCol w:w="93"/>
        <w:gridCol w:w="1041"/>
        <w:gridCol w:w="1134"/>
        <w:gridCol w:w="1418"/>
        <w:gridCol w:w="142"/>
        <w:gridCol w:w="3260"/>
        <w:gridCol w:w="1276"/>
      </w:tblGrid>
      <w:tr w:rsidR="00301A66">
        <w:trPr>
          <w:trHeight w:val="103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spacing w:after="200" w:line="276" w:lineRule="auto"/>
              <w:rPr>
                <w:color w:val="000000"/>
                <w:szCs w:val="24"/>
              </w:rPr>
            </w:pP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№ </w:t>
            </w:r>
            <w:r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  <w:p w:rsidR="00301A66" w:rsidRDefault="009D1B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подпрограммы, задачи подпрограммы,</w:t>
            </w:r>
          </w:p>
          <w:p w:rsidR="00301A66" w:rsidRDefault="009D1B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ВЦП (основного мероприятия)</w:t>
            </w:r>
          </w:p>
          <w:p w:rsidR="00301A66" w:rsidRDefault="009D1B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муниципальной</w:t>
            </w: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rFonts w:ascii="Times New Roman" w:hAnsi="Times New Roman"/>
              </w:rPr>
              <w:t>Срок реализации,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</w:t>
            </w:r>
          </w:p>
          <w:p w:rsidR="00301A66" w:rsidRDefault="009D1B50">
            <w:pPr>
              <w:autoSpaceDE w:val="0"/>
              <w:autoSpaceDN w:val="0"/>
              <w:adjustRightInd w:val="0"/>
              <w:ind w:left="-75" w:right="-76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финанси-рования</w:t>
            </w:r>
            <w:proofErr w:type="spellEnd"/>
            <w:proofErr w:type="gramEnd"/>
            <w:r>
              <w:rPr>
                <w:rFonts w:ascii="Times New Roman" w:hAnsi="Times New Roman"/>
              </w:rPr>
              <w:t>,</w:t>
            </w: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</w:p>
        </w:tc>
        <w:tc>
          <w:tcPr>
            <w:tcW w:w="4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 том числе за счет средств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ind w:left="-81" w:right="-6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</w:t>
            </w: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rFonts w:ascii="Times New Roman" w:hAnsi="Times New Roman"/>
              </w:rPr>
              <w:t>/участники мероприятия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Показатели  конечного результата ВЦП (основного мероприятия), показатели непосредственного результата мероприятий, входящих в состав основного мероприятия, по годам реализации</w:t>
            </w:r>
          </w:p>
        </w:tc>
      </w:tr>
      <w:tr w:rsidR="00301A66">
        <w:trPr>
          <w:trHeight w:val="10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федера-льного</w:t>
            </w:r>
            <w:proofErr w:type="spellEnd"/>
            <w:proofErr w:type="gramEnd"/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rFonts w:ascii="Times New Roman" w:hAnsi="Times New Roman"/>
              </w:rPr>
              <w:t xml:space="preserve">бюджета (по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согла</w:t>
            </w:r>
            <w:proofErr w:type="spellEnd"/>
            <w:r>
              <w:rPr>
                <w:rFonts w:ascii="Times New Roman" w:hAnsi="Times New Roman"/>
              </w:rPr>
              <w:t>-сованию</w:t>
            </w:r>
            <w:proofErr w:type="gram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прог-ноз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област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ного</w:t>
            </w:r>
            <w:proofErr w:type="spellEnd"/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бюджета </w:t>
            </w: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(по </w:t>
            </w:r>
            <w:proofErr w:type="spellStart"/>
            <w:proofErr w:type="gramStart"/>
            <w:r>
              <w:rPr>
                <w:color w:val="000000"/>
                <w:szCs w:val="24"/>
              </w:rPr>
              <w:t>согла</w:t>
            </w:r>
            <w:proofErr w:type="spellEnd"/>
            <w:r>
              <w:rPr>
                <w:color w:val="000000"/>
                <w:szCs w:val="24"/>
              </w:rPr>
              <w:t>-сованию</w:t>
            </w:r>
            <w:proofErr w:type="gramEnd"/>
            <w:r>
              <w:rPr>
                <w:color w:val="000000"/>
                <w:szCs w:val="24"/>
              </w:rPr>
              <w:t xml:space="preserve"> (</w:t>
            </w:r>
            <w:proofErr w:type="spellStart"/>
            <w:r>
              <w:rPr>
                <w:color w:val="000000"/>
                <w:szCs w:val="24"/>
              </w:rPr>
              <w:t>прог-ноз</w:t>
            </w:r>
            <w:proofErr w:type="spellEnd"/>
            <w:r>
              <w:rPr>
                <w:color w:val="000000"/>
                <w:szCs w:val="24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местного </w:t>
            </w: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бюджета</w:t>
            </w: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внебюд-жетных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источни</w:t>
            </w:r>
            <w:proofErr w:type="spellEnd"/>
            <w:r>
              <w:rPr>
                <w:color w:val="000000"/>
                <w:szCs w:val="24"/>
              </w:rPr>
              <w:t xml:space="preserve">-ков (по </w:t>
            </w:r>
            <w:proofErr w:type="spellStart"/>
            <w:r>
              <w:rPr>
                <w:color w:val="000000"/>
                <w:szCs w:val="24"/>
              </w:rPr>
              <w:t>согласо-ванию</w:t>
            </w:r>
            <w:proofErr w:type="spellEnd"/>
            <w:r>
              <w:rPr>
                <w:color w:val="000000"/>
                <w:szCs w:val="24"/>
              </w:rPr>
              <w:t xml:space="preserve"> (прогноз)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 и 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значения по годам реализации</w:t>
            </w:r>
          </w:p>
        </w:tc>
      </w:tr>
      <w:tr w:rsidR="00301A66">
        <w:trPr>
          <w:trHeight w:val="24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</w:tr>
      <w:tr w:rsidR="00301A66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</w:p>
        </w:tc>
        <w:tc>
          <w:tcPr>
            <w:tcW w:w="1436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Задача 1 «Повышение качества финансового менеджмента главных распорядителей бюджетных средств и главных администраторов доходов </w:t>
            </w:r>
            <w:proofErr w:type="gramStart"/>
            <w:r>
              <w:rPr>
                <w:color w:val="000000"/>
                <w:szCs w:val="24"/>
              </w:rPr>
              <w:t>бюджета</w:t>
            </w:r>
            <w:proofErr w:type="gramEnd"/>
            <w:r>
              <w:rPr>
                <w:color w:val="000000"/>
                <w:szCs w:val="24"/>
              </w:rPr>
              <w:t xml:space="preserve"> ЗАТО Северск» подпрограммы 1</w:t>
            </w:r>
          </w:p>
        </w:tc>
      </w:tr>
      <w:tr w:rsidR="00301A66">
        <w:trPr>
          <w:trHeight w:val="27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1.1</w:t>
            </w: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ВЦП «Повышение качества финансового менеджмента главных распорядителей бюджетных средств и главных администраторов доходов </w:t>
            </w:r>
            <w:proofErr w:type="gramStart"/>
            <w:r>
              <w:rPr>
                <w:color w:val="000000"/>
                <w:szCs w:val="24"/>
              </w:rPr>
              <w:t>бюджета</w:t>
            </w:r>
            <w:proofErr w:type="gramEnd"/>
            <w:r>
              <w:rPr>
                <w:color w:val="000000"/>
                <w:szCs w:val="24"/>
              </w:rPr>
              <w:t xml:space="preserve"> ЗАТО Северск»</w:t>
            </w:r>
          </w:p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Х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Х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>-рации</w:t>
            </w:r>
            <w:proofErr w:type="gramEnd"/>
            <w:r>
              <w:rPr>
                <w:color w:val="000000"/>
              </w:rPr>
              <w:t xml:space="preserve"> ЗАТО Северск / Контрольно-ревизионный комитет </w:t>
            </w:r>
            <w:proofErr w:type="spell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>-рации ЗАТО Северск, ГРБС, ГАД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27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2015 </w:t>
            </w: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 1. Доля учреждений, исполнивших муниципальные задания в полном объеме с заданными показателями качества,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75</w:t>
            </w:r>
          </w:p>
          <w:p w:rsidR="00301A66" w:rsidRDefault="00301A66">
            <w:pPr>
              <w:jc w:val="center"/>
              <w:outlineLvl w:val="0"/>
              <w:rPr>
                <w:color w:val="000000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</w:rPr>
            </w:pPr>
          </w:p>
        </w:tc>
      </w:tr>
      <w:tr w:rsidR="00301A66">
        <w:trPr>
          <w:trHeight w:val="27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</w:tr>
      <w:tr w:rsidR="00301A66">
        <w:trPr>
          <w:trHeight w:val="964"/>
        </w:trPr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Количество приглашенных на Комиссию по мобилизации доходов в </w:t>
            </w:r>
            <w:proofErr w:type="gramStart"/>
            <w:r>
              <w:rPr>
                <w:color w:val="000000"/>
              </w:rPr>
              <w:t>бюджет</w:t>
            </w:r>
            <w:proofErr w:type="gramEnd"/>
            <w:r>
              <w:rPr>
                <w:color w:val="000000"/>
              </w:rPr>
              <w:t xml:space="preserve"> ЗАТО Северск должников, чел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200</w:t>
            </w:r>
          </w:p>
        </w:tc>
      </w:tr>
      <w:tr w:rsidR="00301A66">
        <w:trPr>
          <w:trHeight w:val="71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проведенных заседаний Комиссии по мобилизации доходов в бюджет,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4</w:t>
            </w:r>
          </w:p>
        </w:tc>
      </w:tr>
      <w:tr w:rsidR="00301A66">
        <w:trPr>
          <w:trHeight w:val="33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4.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301A66">
        <w:trPr>
          <w:trHeight w:val="70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Минимальный объем охваченных контрольными мероприятиями средств бюджета 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301A66">
        <w:trPr>
          <w:trHeight w:val="5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2016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</w:rPr>
              <w:t>Администра-ции</w:t>
            </w:r>
            <w:proofErr w:type="spellEnd"/>
            <w:proofErr w:type="gramEnd"/>
            <w:r>
              <w:rPr>
                <w:color w:val="000000"/>
              </w:rPr>
              <w:t xml:space="preserve"> ЗАТО Северск/ Контрольно-ревизионный комитет </w:t>
            </w:r>
            <w:proofErr w:type="spellStart"/>
            <w:r>
              <w:rPr>
                <w:color w:val="000000"/>
              </w:rPr>
              <w:t>Администра-ции</w:t>
            </w:r>
            <w:proofErr w:type="spellEnd"/>
            <w:r>
              <w:rPr>
                <w:color w:val="000000"/>
              </w:rPr>
              <w:t xml:space="preserve"> ЗАТО Северск, ГРБС, ГАД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Доля учреждений, исполнивших муниципальные задания в полном объеме с заданными показателями качества,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</w:tr>
      <w:tr w:rsidR="00301A66">
        <w:trPr>
          <w:trHeight w:val="62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Количество приглашенных на Комиссию по мобилизации доходов в </w:t>
            </w:r>
            <w:proofErr w:type="gramStart"/>
            <w:r>
              <w:rPr>
                <w:color w:val="000000"/>
              </w:rPr>
              <w:t>бюджет</w:t>
            </w:r>
            <w:proofErr w:type="gramEnd"/>
            <w:r>
              <w:rPr>
                <w:color w:val="000000"/>
              </w:rPr>
              <w:t xml:space="preserve"> ЗАТО Северск должников, 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 210</w:t>
            </w:r>
          </w:p>
        </w:tc>
      </w:tr>
      <w:tr w:rsidR="00301A66">
        <w:trPr>
          <w:trHeight w:val="57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проведенных заседаний Комиссии по мобилизации доходов в бюджет, </w:t>
            </w:r>
            <w:proofErr w:type="spellStart"/>
            <w:r>
              <w:rPr>
                <w:color w:val="000000"/>
              </w:rPr>
              <w:t>тш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4</w:t>
            </w:r>
          </w:p>
        </w:tc>
      </w:tr>
      <w:tr w:rsidR="00301A66">
        <w:trPr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9,8</w:t>
            </w:r>
          </w:p>
        </w:tc>
      </w:tr>
    </w:tbl>
    <w:p w:rsidR="00301A66" w:rsidRDefault="009D1B50">
      <w:r>
        <w:br w:type="page"/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488"/>
        <w:gridCol w:w="1843"/>
        <w:gridCol w:w="1276"/>
        <w:gridCol w:w="992"/>
        <w:gridCol w:w="850"/>
        <w:gridCol w:w="1134"/>
        <w:gridCol w:w="1134"/>
        <w:gridCol w:w="1134"/>
        <w:gridCol w:w="1560"/>
        <w:gridCol w:w="3260"/>
        <w:gridCol w:w="1276"/>
      </w:tblGrid>
      <w:tr w:rsidR="00301A66">
        <w:trPr>
          <w:trHeight w:val="265"/>
        </w:trPr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</w:tr>
      <w:tr w:rsidR="00301A66">
        <w:trPr>
          <w:trHeight w:val="878"/>
        </w:trPr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Минимальный объем охваченных контрольными мероприятиями средств бюджета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10,1</w:t>
            </w:r>
          </w:p>
        </w:tc>
      </w:tr>
      <w:tr w:rsidR="00301A66">
        <w:trPr>
          <w:trHeight w:val="991"/>
        </w:trPr>
        <w:tc>
          <w:tcPr>
            <w:tcW w:w="236" w:type="dxa"/>
            <w:tcBorders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2017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>-рации</w:t>
            </w:r>
            <w:proofErr w:type="gramEnd"/>
            <w:r>
              <w:rPr>
                <w:color w:val="000000"/>
              </w:rPr>
              <w:t xml:space="preserve"> ЗАТО Северск / Контрольно-ревизионный комитет </w:t>
            </w:r>
            <w:proofErr w:type="spell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>-рации ЗАТО Северск, ГРБС, ГАД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Доля учреждений, исполнивших муниципальные задания в полном объеме с заданными показателями качества,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</w:tr>
      <w:tr w:rsidR="00301A66">
        <w:trPr>
          <w:trHeight w:val="623"/>
        </w:trPr>
        <w:tc>
          <w:tcPr>
            <w:tcW w:w="236" w:type="dxa"/>
            <w:tcBorders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Количество приглашенных на Комиссию по мобилизации доходов в </w:t>
            </w:r>
            <w:proofErr w:type="gramStart"/>
            <w:r>
              <w:rPr>
                <w:color w:val="000000"/>
              </w:rPr>
              <w:t>бюджет</w:t>
            </w:r>
            <w:proofErr w:type="gramEnd"/>
            <w:r>
              <w:rPr>
                <w:color w:val="000000"/>
              </w:rPr>
              <w:t xml:space="preserve"> ЗАТО Северск должников, чел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220</w:t>
            </w:r>
          </w:p>
        </w:tc>
      </w:tr>
      <w:tr w:rsidR="00301A66">
        <w:trPr>
          <w:trHeight w:val="589"/>
        </w:trPr>
        <w:tc>
          <w:tcPr>
            <w:tcW w:w="236" w:type="dxa"/>
            <w:tcBorders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проведенных заседаний Комиссии по мобилизации доходов в бюджет,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5</w:t>
            </w:r>
          </w:p>
        </w:tc>
      </w:tr>
      <w:tr w:rsidR="00301A66">
        <w:trPr>
          <w:trHeight w:val="349"/>
        </w:trPr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9,6</w:t>
            </w:r>
          </w:p>
        </w:tc>
      </w:tr>
      <w:tr w:rsidR="00301A66">
        <w:trPr>
          <w:trHeight w:val="9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Минимальный объем охваченных контрольными мероприятиями средств бюджета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10,2</w:t>
            </w:r>
          </w:p>
        </w:tc>
      </w:tr>
      <w:tr w:rsidR="00301A66">
        <w:trPr>
          <w:trHeight w:val="26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</w:tr>
      <w:tr w:rsidR="00301A66">
        <w:trPr>
          <w:trHeight w:val="114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2018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>-рации</w:t>
            </w:r>
            <w:proofErr w:type="gramEnd"/>
            <w:r>
              <w:rPr>
                <w:color w:val="000000"/>
              </w:rPr>
              <w:t xml:space="preserve"> ЗАТО Северск/ Контрольно-ревизионный комитет </w:t>
            </w:r>
            <w:proofErr w:type="spell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>-рации ЗАТО Северск, ГРБС, ГАД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Доля учреждений, исполнивших муниципальные задания в полном объеме с заданными показателями качества,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</w:tr>
      <w:tr w:rsidR="00301A66">
        <w:trPr>
          <w:trHeight w:val="11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Количество приглашенных на Комиссию по мобилизации доходов в </w:t>
            </w:r>
            <w:proofErr w:type="gramStart"/>
            <w:r>
              <w:rPr>
                <w:color w:val="000000"/>
              </w:rPr>
              <w:t>бюджет</w:t>
            </w:r>
            <w:proofErr w:type="gramEnd"/>
            <w:r>
              <w:rPr>
                <w:color w:val="000000"/>
              </w:rPr>
              <w:t xml:space="preserve"> ЗАТО Северск должников, чел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230</w:t>
            </w:r>
          </w:p>
        </w:tc>
      </w:tr>
      <w:tr w:rsidR="00301A66">
        <w:trPr>
          <w:trHeight w:val="83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проведенных заседаний Комиссии по мобилизации доходов в бюджет,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5</w:t>
            </w:r>
          </w:p>
        </w:tc>
      </w:tr>
      <w:tr w:rsidR="00301A66">
        <w:trPr>
          <w:trHeight w:val="72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9,4</w:t>
            </w:r>
          </w:p>
        </w:tc>
      </w:tr>
      <w:tr w:rsidR="00301A66">
        <w:trPr>
          <w:trHeight w:val="804"/>
        </w:trPr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Минимальный объем охваченных контрольными мероприятиями средств бюджета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10,3</w:t>
            </w:r>
          </w:p>
        </w:tc>
      </w:tr>
      <w:tr w:rsidR="00301A66">
        <w:trPr>
          <w:trHeight w:val="265"/>
        </w:trPr>
        <w:tc>
          <w:tcPr>
            <w:tcW w:w="23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</w:tr>
      <w:tr w:rsidR="00301A66">
        <w:trPr>
          <w:trHeight w:val="93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2019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  <w:p w:rsidR="00301A66" w:rsidRDefault="00301A66">
            <w:pPr>
              <w:jc w:val="center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  <w:p w:rsidR="00301A66" w:rsidRDefault="00301A66">
            <w:pPr>
              <w:jc w:val="center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>-рации</w:t>
            </w:r>
            <w:proofErr w:type="gramEnd"/>
            <w:r>
              <w:rPr>
                <w:color w:val="000000"/>
              </w:rPr>
              <w:t xml:space="preserve"> ЗАТО Северск/ Контрольно-ревизионный комитет </w:t>
            </w:r>
            <w:proofErr w:type="spell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>-рации ЗАТО Северск, ГРБС, ГАД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Доля учреждений, исполнивших муниципальные задания в полном объеме с заданными показателями качества,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</w:tr>
      <w:tr w:rsidR="00301A66">
        <w:trPr>
          <w:trHeight w:val="9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Количество приглашенных на Комиссию по мобилизации доходов в </w:t>
            </w:r>
            <w:proofErr w:type="gramStart"/>
            <w:r>
              <w:rPr>
                <w:color w:val="000000"/>
              </w:rPr>
              <w:t>бюджет</w:t>
            </w:r>
            <w:proofErr w:type="gramEnd"/>
            <w:r>
              <w:rPr>
                <w:color w:val="000000"/>
              </w:rPr>
              <w:t xml:space="preserve"> ЗАТО Северск должников, чел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240</w:t>
            </w:r>
          </w:p>
        </w:tc>
      </w:tr>
      <w:tr w:rsidR="00301A66">
        <w:trPr>
          <w:trHeight w:val="72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проведенных заседаний Комиссии по мобилизации доходов в бюджет,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6</w:t>
            </w:r>
          </w:p>
        </w:tc>
      </w:tr>
      <w:tr w:rsidR="00301A66">
        <w:trPr>
          <w:trHeight w:val="6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9,2</w:t>
            </w:r>
          </w:p>
        </w:tc>
      </w:tr>
      <w:tr w:rsidR="00301A66">
        <w:trPr>
          <w:trHeight w:val="9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Минимальный объем охваченных контрольными мероприятиями средств бюджета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10,4</w:t>
            </w:r>
          </w:p>
        </w:tc>
      </w:tr>
      <w:tr w:rsidR="00301A66">
        <w:trPr>
          <w:trHeight w:val="93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2020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>-рации</w:t>
            </w:r>
            <w:proofErr w:type="gramEnd"/>
            <w:r>
              <w:rPr>
                <w:color w:val="000000"/>
              </w:rPr>
              <w:t xml:space="preserve"> ЗАТО Северск/ Контрольно-ревизионный комитет </w:t>
            </w:r>
            <w:proofErr w:type="spell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 xml:space="preserve">-рации ЗАТО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Доля учреждений, исполнивших муниципальные задания в полном объеме с заданными показателями качества,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301A66">
        <w:trPr>
          <w:trHeight w:val="93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Количество приглашенных на Комиссию по мобилизации доходов в </w:t>
            </w:r>
            <w:proofErr w:type="gramStart"/>
            <w:r>
              <w:rPr>
                <w:color w:val="000000"/>
              </w:rPr>
              <w:t>бюджет</w:t>
            </w:r>
            <w:proofErr w:type="gramEnd"/>
            <w:r>
              <w:rPr>
                <w:color w:val="000000"/>
              </w:rPr>
              <w:t xml:space="preserve"> ЗАТО Северск должников, чел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250</w:t>
            </w:r>
          </w:p>
        </w:tc>
      </w:tr>
      <w:tr w:rsidR="00301A66">
        <w:trPr>
          <w:trHeight w:val="2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</w:tr>
      <w:tr w:rsidR="00301A66">
        <w:trPr>
          <w:trHeight w:val="342"/>
        </w:trPr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>Северск, ГРБС, ГАД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проведенных заседаний Комиссии по </w:t>
            </w:r>
            <w:proofErr w:type="spellStart"/>
            <w:r>
              <w:rPr>
                <w:color w:val="000000"/>
              </w:rPr>
              <w:t>мобили</w:t>
            </w:r>
            <w:proofErr w:type="spellEnd"/>
            <w:r>
              <w:rPr>
                <w:color w:val="000000"/>
              </w:rPr>
              <w:t>-</w:t>
            </w:r>
          </w:p>
          <w:p w:rsidR="00301A66" w:rsidRDefault="009D1B50">
            <w:pPr>
              <w:outlineLvl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зации</w:t>
            </w:r>
            <w:proofErr w:type="spellEnd"/>
            <w:r>
              <w:rPr>
                <w:color w:val="000000"/>
              </w:rPr>
              <w:t xml:space="preserve"> доходов в бюджет,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6</w:t>
            </w:r>
          </w:p>
        </w:tc>
      </w:tr>
      <w:tr w:rsidR="00301A66">
        <w:trPr>
          <w:trHeight w:val="74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</w:tr>
      <w:tr w:rsidR="00301A66">
        <w:trPr>
          <w:trHeight w:val="12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Минимальный объем охваченных контрольными мероприятиями средств бюджета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</w:tr>
      <w:tr w:rsidR="00301A66">
        <w:trPr>
          <w:trHeight w:val="12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2021 </w:t>
            </w: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t>(</w:t>
            </w:r>
            <w:proofErr w:type="gramStart"/>
            <w:r>
              <w:t>прогноз-</w:t>
            </w:r>
            <w:proofErr w:type="spellStart"/>
            <w:r>
              <w:t>ный</w:t>
            </w:r>
            <w:proofErr w:type="spellEnd"/>
            <w:proofErr w:type="gramEnd"/>
            <w:r>
              <w:t xml:space="preserve"> период)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>-рации</w:t>
            </w:r>
            <w:proofErr w:type="gramEnd"/>
            <w:r>
              <w:rPr>
                <w:color w:val="000000"/>
              </w:rPr>
              <w:t xml:space="preserve"> ЗАТО Северск/ Контрольно-ревизионный комитет </w:t>
            </w:r>
            <w:proofErr w:type="spell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 xml:space="preserve">-рации ЗАТО </w:t>
            </w:r>
          </w:p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>Северск, ГРБС, ГАД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Доля учреждений, исполнивших муниципальные задания в полном объеме с заданными показателями качества,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</w:tr>
      <w:tr w:rsidR="00301A66">
        <w:trPr>
          <w:trHeight w:val="12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Количество приглашенных на Комиссию по мобилизации доходов в </w:t>
            </w:r>
            <w:proofErr w:type="gramStart"/>
            <w:r>
              <w:rPr>
                <w:color w:val="000000"/>
              </w:rPr>
              <w:t>бюджет</w:t>
            </w:r>
            <w:proofErr w:type="gramEnd"/>
            <w:r>
              <w:rPr>
                <w:color w:val="000000"/>
              </w:rPr>
              <w:t xml:space="preserve"> ЗАТО Северск должников, 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250</w:t>
            </w:r>
          </w:p>
        </w:tc>
      </w:tr>
      <w:tr w:rsidR="00301A66">
        <w:trPr>
          <w:trHeight w:val="12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проведенных заседаний Комиссии по мобилизации доходов в бюджет,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6</w:t>
            </w:r>
          </w:p>
        </w:tc>
      </w:tr>
      <w:tr w:rsidR="00301A66">
        <w:trPr>
          <w:trHeight w:val="12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</w:tr>
      <w:tr w:rsidR="00301A66">
        <w:trPr>
          <w:trHeight w:val="12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Минимальный объем охваченных контрольными мероприятиями средств бюджета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10,6</w:t>
            </w:r>
          </w:p>
        </w:tc>
      </w:tr>
      <w:tr w:rsidR="00301A66">
        <w:trPr>
          <w:trHeight w:val="12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</w:tr>
      <w:tr w:rsidR="00301A66">
        <w:trPr>
          <w:trHeight w:val="12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2022 </w:t>
            </w: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t>(</w:t>
            </w:r>
            <w:proofErr w:type="gramStart"/>
            <w:r>
              <w:t>прогноз-</w:t>
            </w:r>
            <w:proofErr w:type="spellStart"/>
            <w:r>
              <w:t>ный</w:t>
            </w:r>
            <w:proofErr w:type="spellEnd"/>
            <w:proofErr w:type="gramEnd"/>
            <w:r>
              <w:t xml:space="preserve"> период)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>-рации</w:t>
            </w:r>
            <w:proofErr w:type="gramEnd"/>
            <w:r>
              <w:rPr>
                <w:color w:val="000000"/>
              </w:rPr>
              <w:t xml:space="preserve"> ЗАТО Северск/ Контрольно-ревизионный комитет </w:t>
            </w:r>
            <w:proofErr w:type="spell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 xml:space="preserve">-рации ЗАТО </w:t>
            </w:r>
          </w:p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>Северск, ГРБС, ГАД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Доля учреждений, исполнивших муниципальные задания в полном объеме с заданными показателями качества,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trHeight w:val="12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Количество приглашенных на Комиссию по мобилизации доходов в </w:t>
            </w:r>
            <w:proofErr w:type="gramStart"/>
            <w:r>
              <w:rPr>
                <w:color w:val="000000"/>
              </w:rPr>
              <w:t>бюджет</w:t>
            </w:r>
            <w:proofErr w:type="gramEnd"/>
            <w:r>
              <w:rPr>
                <w:color w:val="000000"/>
              </w:rPr>
              <w:t xml:space="preserve"> ЗАТО Северск должников, 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trHeight w:val="12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проведенных заседаний Комиссии по мобилизации доходов в бюджет,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trHeight w:val="12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trHeight w:val="12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Минимальный объем охваченных контрольными мероприятиями средств бюджета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trHeight w:val="312"/>
        </w:trPr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Итого по подпрограмме 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476"/>
        </w:trPr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411"/>
        </w:trPr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2016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414"/>
        </w:trPr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2017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405"/>
        </w:trPr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2018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408"/>
        </w:trPr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2019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427"/>
        </w:trPr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280"/>
        </w:trPr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</w:tr>
      <w:tr w:rsidR="00301A66">
        <w:trPr>
          <w:trHeight w:val="1025"/>
        </w:trPr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2021 (</w:t>
            </w:r>
            <w:proofErr w:type="gramStart"/>
            <w:r>
              <w:t>прогноз-</w:t>
            </w:r>
            <w:proofErr w:type="spellStart"/>
            <w:r>
              <w:t>ный</w:t>
            </w:r>
            <w:proofErr w:type="spellEnd"/>
            <w:proofErr w:type="gramEnd"/>
            <w:r>
              <w:t xml:space="preserve"> период)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142"/>
        </w:trPr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2022 (</w:t>
            </w:r>
            <w:proofErr w:type="gramStart"/>
            <w:r>
              <w:t>прогноз-</w:t>
            </w:r>
            <w:proofErr w:type="spellStart"/>
            <w:r>
              <w:t>ный</w:t>
            </w:r>
            <w:proofErr w:type="spellEnd"/>
            <w:proofErr w:type="gramEnd"/>
            <w:r>
              <w:t xml:space="preserve"> период)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</w:tbl>
    <w:p w:rsidR="00301A66" w:rsidRDefault="00301A66"/>
    <w:p w:rsidR="00301A66" w:rsidRDefault="00301A66"/>
    <w:p w:rsidR="00301A66" w:rsidRDefault="00301A66"/>
    <w:p w:rsidR="00301A66" w:rsidRDefault="00301A66"/>
    <w:p w:rsidR="00301A66" w:rsidRDefault="00301A66"/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  <w:sectPr w:rsidR="00301A66">
          <w:pgSz w:w="16840" w:h="11907" w:orient="landscape" w:code="9"/>
          <w:pgMar w:top="1701" w:right="1134" w:bottom="567" w:left="1134" w:header="357" w:footer="720" w:gutter="0"/>
          <w:pgNumType w:start="1"/>
          <w:cols w:space="720"/>
          <w:titlePg/>
          <w:docGrid w:linePitch="272"/>
        </w:sectPr>
      </w:pPr>
    </w:p>
    <w:p w:rsidR="00301A66" w:rsidRDefault="009D1B50">
      <w:pPr>
        <w:ind w:firstLine="609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Приложение 11</w:t>
      </w:r>
    </w:p>
    <w:p w:rsidR="00301A66" w:rsidRDefault="009D1B50">
      <w:pPr>
        <w:ind w:firstLine="609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 постановлению</w:t>
      </w:r>
    </w:p>
    <w:p w:rsidR="00301A66" w:rsidRDefault="009D1B50">
      <w:pPr>
        <w:ind w:firstLine="6096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Администрации</w:t>
      </w:r>
      <w:proofErr w:type="gramEnd"/>
      <w:r>
        <w:rPr>
          <w:rFonts w:ascii="Times New Roman" w:hAnsi="Times New Roman"/>
          <w:sz w:val="18"/>
          <w:szCs w:val="18"/>
        </w:rPr>
        <w:t xml:space="preserve"> ЗАТО Северск</w:t>
      </w:r>
    </w:p>
    <w:p w:rsidR="00301A66" w:rsidRDefault="009D1B50">
      <w:pPr>
        <w:ind w:firstLine="6096"/>
        <w:rPr>
          <w:rFonts w:ascii="Times New Roman" w:hAnsi="Times New Roman"/>
        </w:rPr>
      </w:pPr>
      <w:r>
        <w:rPr>
          <w:rFonts w:ascii="Times New Roman" w:hAnsi="Times New Roman"/>
          <w:sz w:val="18"/>
          <w:szCs w:val="18"/>
        </w:rPr>
        <w:t xml:space="preserve">от </w:t>
      </w:r>
      <w:r w:rsidR="00E331F2">
        <w:rPr>
          <w:rFonts w:ascii="Times New Roman" w:hAnsi="Times New Roman"/>
          <w:sz w:val="18"/>
          <w:szCs w:val="18"/>
        </w:rPr>
        <w:t>18.01.2019</w:t>
      </w:r>
      <w:r>
        <w:rPr>
          <w:rFonts w:ascii="Times New Roman" w:hAnsi="Times New Roman"/>
          <w:sz w:val="18"/>
          <w:szCs w:val="18"/>
        </w:rPr>
        <w:t>__№___</w:t>
      </w:r>
      <w:r w:rsidR="00E331F2">
        <w:rPr>
          <w:rFonts w:ascii="Times New Roman" w:hAnsi="Times New Roman"/>
          <w:sz w:val="18"/>
          <w:szCs w:val="18"/>
        </w:rPr>
        <w:t>12</w:t>
      </w:r>
      <w:r>
        <w:rPr>
          <w:rFonts w:ascii="Times New Roman" w:hAnsi="Times New Roman"/>
          <w:sz w:val="18"/>
          <w:szCs w:val="18"/>
        </w:rPr>
        <w:t>______</w:t>
      </w:r>
    </w:p>
    <w:p w:rsidR="00301A66" w:rsidRDefault="00301A66">
      <w:pPr>
        <w:spacing w:line="0" w:lineRule="atLeast"/>
        <w:jc w:val="center"/>
        <w:rPr>
          <w:rFonts w:ascii="Times New Roman" w:hAnsi="Times New Roman"/>
          <w:caps/>
        </w:rPr>
      </w:pPr>
    </w:p>
    <w:p w:rsidR="00301A66" w:rsidRDefault="00301A66">
      <w:pPr>
        <w:spacing w:line="0" w:lineRule="atLeast"/>
        <w:jc w:val="center"/>
        <w:rPr>
          <w:rFonts w:ascii="Times New Roman" w:hAnsi="Times New Roman"/>
          <w:caps/>
        </w:rPr>
      </w:pPr>
    </w:p>
    <w:p w:rsidR="00301A66" w:rsidRDefault="00301A66">
      <w:pPr>
        <w:spacing w:line="0" w:lineRule="atLeast"/>
        <w:jc w:val="center"/>
        <w:rPr>
          <w:rFonts w:ascii="Times New Roman" w:hAnsi="Times New Roman"/>
          <w:caps/>
        </w:rPr>
      </w:pPr>
    </w:p>
    <w:p w:rsidR="00301A66" w:rsidRDefault="009D1B50">
      <w:pPr>
        <w:spacing w:line="0" w:lineRule="atLeast"/>
        <w:jc w:val="center"/>
        <w:rPr>
          <w:rFonts w:ascii="Times New Roman" w:hAnsi="Times New Roman"/>
          <w:color w:val="000000" w:themeColor="text1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ПАСПОРТ </w:t>
      </w:r>
      <w:r>
        <w:rPr>
          <w:rFonts w:ascii="Times New Roman" w:hAnsi="Times New Roman"/>
          <w:sz w:val="18"/>
          <w:szCs w:val="18"/>
        </w:rPr>
        <w:br/>
        <w:t>подпрограммы 2 «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Повышение качества и уровня </w:t>
      </w:r>
    </w:p>
    <w:p w:rsidR="00301A66" w:rsidRDefault="009D1B50">
      <w:pPr>
        <w:jc w:val="center"/>
        <w:rPr>
          <w:rFonts w:ascii="Times New Roman" w:hAnsi="Times New Roman"/>
          <w:color w:val="000000" w:themeColor="text1"/>
          <w:sz w:val="18"/>
          <w:szCs w:val="18"/>
        </w:rPr>
      </w:pPr>
      <w:r>
        <w:rPr>
          <w:rFonts w:ascii="Times New Roman" w:hAnsi="Times New Roman"/>
          <w:color w:val="000000" w:themeColor="text1"/>
          <w:sz w:val="18"/>
          <w:szCs w:val="18"/>
        </w:rPr>
        <w:t xml:space="preserve">автоматизации бюджетного процесса </w:t>
      </w:r>
      <w:proofErr w:type="gramStart"/>
      <w:r>
        <w:rPr>
          <w:rFonts w:ascii="Times New Roman" w:hAnsi="Times New Roman"/>
          <w:color w:val="000000" w:themeColor="text1"/>
          <w:sz w:val="18"/>
          <w:szCs w:val="18"/>
        </w:rPr>
        <w:t>в</w:t>
      </w:r>
      <w:proofErr w:type="gramEnd"/>
      <w:r>
        <w:rPr>
          <w:rFonts w:ascii="Times New Roman" w:hAnsi="Times New Roman"/>
          <w:color w:val="000000" w:themeColor="text1"/>
          <w:sz w:val="18"/>
          <w:szCs w:val="18"/>
        </w:rPr>
        <w:t xml:space="preserve"> ЗАТО Северск» </w:t>
      </w:r>
    </w:p>
    <w:p w:rsidR="00301A66" w:rsidRDefault="009D1B50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муниципальной программы «Эффективное управление муниципальными </w:t>
      </w:r>
    </w:p>
    <w:p w:rsidR="00301A66" w:rsidRDefault="009D1B50">
      <w:pPr>
        <w:jc w:val="center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финансами</w:t>
      </w:r>
      <w:proofErr w:type="gramEnd"/>
      <w:r>
        <w:rPr>
          <w:rFonts w:ascii="Times New Roman" w:hAnsi="Times New Roman"/>
          <w:sz w:val="18"/>
          <w:szCs w:val="18"/>
        </w:rPr>
        <w:t xml:space="preserve"> ЗАТО Северск»</w:t>
      </w:r>
    </w:p>
    <w:p w:rsidR="00301A66" w:rsidRDefault="00301A66">
      <w:pPr>
        <w:spacing w:line="0" w:lineRule="atLeast"/>
        <w:rPr>
          <w:rFonts w:ascii="Times New Roman" w:hAnsi="Times New Roman"/>
          <w:sz w:val="18"/>
          <w:szCs w:val="18"/>
        </w:rPr>
      </w:pPr>
    </w:p>
    <w:p w:rsidR="00301A66" w:rsidRDefault="00301A66">
      <w:pPr>
        <w:spacing w:line="0" w:lineRule="atLeast"/>
        <w:rPr>
          <w:rFonts w:ascii="Times New Roman" w:hAnsi="Times New Roman"/>
          <w:sz w:val="18"/>
          <w:szCs w:val="18"/>
        </w:rPr>
      </w:pP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60"/>
        <w:gridCol w:w="1276"/>
        <w:gridCol w:w="567"/>
        <w:gridCol w:w="283"/>
        <w:gridCol w:w="567"/>
        <w:gridCol w:w="284"/>
        <w:gridCol w:w="425"/>
        <w:gridCol w:w="425"/>
        <w:gridCol w:w="284"/>
        <w:gridCol w:w="567"/>
        <w:gridCol w:w="141"/>
        <w:gridCol w:w="709"/>
        <w:gridCol w:w="851"/>
        <w:gridCol w:w="708"/>
        <w:gridCol w:w="851"/>
        <w:gridCol w:w="850"/>
      </w:tblGrid>
      <w:tr w:rsidR="00301A66">
        <w:trPr>
          <w:trHeight w:val="5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подпрограммы 2</w:t>
            </w:r>
          </w:p>
        </w:tc>
        <w:tc>
          <w:tcPr>
            <w:tcW w:w="87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Повышение качества и уровня автоматизации бюджетного процесса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ЗАТО Северск</w:t>
            </w:r>
          </w:p>
        </w:tc>
      </w:tr>
      <w:tr w:rsidR="00301A66">
        <w:trPr>
          <w:trHeight w:val="44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Срок реализации подпрограммы 2</w:t>
            </w:r>
          </w:p>
        </w:tc>
        <w:tc>
          <w:tcPr>
            <w:tcW w:w="87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2015 - 2020 годы </w:t>
            </w:r>
          </w:p>
        </w:tc>
      </w:tr>
      <w:tr w:rsidR="00301A66">
        <w:trPr>
          <w:trHeight w:val="8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Ответственный исполнитель подпрограммы 2 (соисполнитель Программы)</w:t>
            </w:r>
          </w:p>
        </w:tc>
        <w:tc>
          <w:tcPr>
            <w:tcW w:w="87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Финансовое управление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Администрации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ЗАТО Северск</w:t>
            </w:r>
          </w:p>
        </w:tc>
      </w:tr>
      <w:tr w:rsidR="00301A66">
        <w:trPr>
          <w:trHeight w:val="56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Участники подпрограммы 2</w:t>
            </w:r>
          </w:p>
        </w:tc>
        <w:tc>
          <w:tcPr>
            <w:tcW w:w="87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Финансовое управление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Администрации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ЗАТО Северск</w:t>
            </w:r>
          </w:p>
        </w:tc>
      </w:tr>
      <w:tr w:rsidR="00301A66">
        <w:trPr>
          <w:trHeight w:val="54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Цель подпрограммы 2</w:t>
            </w:r>
          </w:p>
        </w:tc>
        <w:tc>
          <w:tcPr>
            <w:tcW w:w="87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Обеспечение эффективного использования современных информационных технологий в бюджетном процессе </w:t>
            </w: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01A66">
        <w:trPr>
          <w:trHeight w:val="323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Показатели цели подпрограммы 2 и их значения (по годам реализации)</w:t>
            </w: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Показатели цели, единица измерения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2014 </w:t>
            </w:r>
          </w:p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</w:p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2020 </w:t>
            </w:r>
          </w:p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год (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прог-нозный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год (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прог-нозный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</w:tr>
      <w:tr w:rsidR="00301A66">
        <w:trPr>
          <w:trHeight w:val="120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 Количество установленных обновлений на бухгалтерских и финансовых системах в год,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01A66">
        <w:trPr>
          <w:trHeight w:val="106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2. 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Доля  АРМ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, подключенных к общим информационным системам,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01A66">
        <w:trPr>
          <w:trHeight w:val="126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 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01A66">
        <w:trPr>
          <w:trHeight w:val="48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Задачи подпрограммы 2</w:t>
            </w:r>
          </w:p>
        </w:tc>
        <w:tc>
          <w:tcPr>
            <w:tcW w:w="87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1.Совершенствование информационно-технического сопровождения бюджетного процесса на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территории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ЗАТО Северск</w:t>
            </w:r>
          </w:p>
        </w:tc>
      </w:tr>
      <w:tr w:rsidR="00301A66">
        <w:trPr>
          <w:trHeight w:val="106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Ведомственные целевые программы, входящие в состав подпрограммы 2</w:t>
            </w:r>
          </w:p>
        </w:tc>
        <w:tc>
          <w:tcPr>
            <w:tcW w:w="87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ВЦП «Совершенствование информационно-технического сопровождения бюджетного процесса на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территории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ЗАТО Северск»</w:t>
            </w: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01A66">
        <w:trPr>
          <w:trHeight w:val="31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Объем финансирования подпрограммы 2, всего, 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т.ч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по годам ее реализации,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тыс.руб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год (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прог-нозный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год (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прог-нозный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</w:tr>
      <w:tr w:rsidR="00301A66">
        <w:trPr>
          <w:trHeight w:val="18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Местный бюджет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7397,96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2046,55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1387,70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1114,30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1224,51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1154,90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301A66">
        <w:trPr>
          <w:trHeight w:val="18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Другие источники (расписать):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301A66">
        <w:trPr>
          <w:trHeight w:val="18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федеральный бюджет (по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согласова-нию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(прогноз)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ind w:left="-6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301A66">
        <w:trPr>
          <w:trHeight w:val="34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бюджет Томской области (по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согласова-нию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(прогноз)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301A66">
        <w:trPr>
          <w:trHeight w:val="349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внебюджет-ные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источники (по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согласова-нию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(прогноз)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301A66">
        <w:trPr>
          <w:trHeight w:val="37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7397,96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2046,55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1387,70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1114,30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1224,51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1154,90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301A66">
        <w:trPr>
          <w:trHeight w:val="615"/>
        </w:trPr>
        <w:tc>
          <w:tcPr>
            <w:tcW w:w="10348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1A66" w:rsidRDefault="00301A66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301A66" w:rsidRDefault="00301A66">
      <w:pPr>
        <w:spacing w:line="0" w:lineRule="atLeast"/>
        <w:jc w:val="center"/>
        <w:rPr>
          <w:rFonts w:ascii="Times New Roman" w:hAnsi="Times New Roman"/>
          <w:caps/>
        </w:rPr>
      </w:pPr>
    </w:p>
    <w:p w:rsidR="00301A66" w:rsidRDefault="00301A66"/>
    <w:p w:rsidR="00301A66" w:rsidRDefault="00301A66"/>
    <w:p w:rsidR="00301A66" w:rsidRDefault="00301A66"/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  <w:sectPr w:rsidR="00301A66">
          <w:pgSz w:w="11907" w:h="16840" w:code="9"/>
          <w:pgMar w:top="1134" w:right="567" w:bottom="1134" w:left="1701" w:header="357" w:footer="720" w:gutter="0"/>
          <w:pgNumType w:start="1"/>
          <w:cols w:space="720"/>
          <w:titlePg/>
          <w:docGrid w:linePitch="272"/>
        </w:sectPr>
      </w:pPr>
    </w:p>
    <w:p w:rsidR="00301A66" w:rsidRDefault="009D1B50">
      <w:pPr>
        <w:pStyle w:val="formattexttopleveltext"/>
        <w:spacing w:before="0" w:beforeAutospacing="0" w:after="0" w:afterAutospacing="0"/>
        <w:ind w:firstLine="10773"/>
        <w:rPr>
          <w:sz w:val="20"/>
          <w:szCs w:val="20"/>
        </w:rPr>
      </w:pPr>
      <w:r>
        <w:rPr>
          <w:sz w:val="20"/>
          <w:szCs w:val="20"/>
        </w:rPr>
        <w:t>Приложение 12</w:t>
      </w:r>
    </w:p>
    <w:p w:rsidR="00301A66" w:rsidRDefault="009D1B50">
      <w:pPr>
        <w:pStyle w:val="formattexttopleveltext"/>
        <w:spacing w:before="0" w:beforeAutospacing="0" w:after="0" w:afterAutospacing="0"/>
        <w:ind w:firstLine="10800"/>
        <w:rPr>
          <w:sz w:val="20"/>
          <w:szCs w:val="20"/>
        </w:rPr>
      </w:pPr>
      <w:r>
        <w:rPr>
          <w:sz w:val="20"/>
          <w:szCs w:val="20"/>
        </w:rPr>
        <w:t xml:space="preserve">к постановлению </w:t>
      </w:r>
    </w:p>
    <w:p w:rsidR="00301A66" w:rsidRDefault="009D1B50">
      <w:pPr>
        <w:pStyle w:val="formattexttopleveltext"/>
        <w:spacing w:before="0" w:beforeAutospacing="0" w:after="0" w:afterAutospacing="0"/>
        <w:ind w:firstLine="10800"/>
        <w:rPr>
          <w:sz w:val="20"/>
          <w:szCs w:val="20"/>
        </w:rPr>
      </w:pPr>
      <w:proofErr w:type="gramStart"/>
      <w:r>
        <w:rPr>
          <w:sz w:val="20"/>
          <w:szCs w:val="20"/>
        </w:rPr>
        <w:t>Администрации</w:t>
      </w:r>
      <w:proofErr w:type="gramEnd"/>
      <w:r>
        <w:rPr>
          <w:sz w:val="20"/>
          <w:szCs w:val="20"/>
        </w:rPr>
        <w:t xml:space="preserve"> ЗАТО Северск </w:t>
      </w:r>
    </w:p>
    <w:p w:rsidR="00301A66" w:rsidRDefault="009D1B50">
      <w:pPr>
        <w:pStyle w:val="formattexttopleveltext"/>
        <w:spacing w:before="0" w:beforeAutospacing="0" w:after="0" w:afterAutospacing="0"/>
        <w:ind w:firstLine="10800"/>
        <w:rPr>
          <w:sz w:val="20"/>
          <w:szCs w:val="20"/>
        </w:rPr>
      </w:pPr>
      <w:r>
        <w:rPr>
          <w:sz w:val="20"/>
          <w:szCs w:val="20"/>
        </w:rPr>
        <w:t>от_</w:t>
      </w:r>
      <w:r w:rsidR="00E331F2">
        <w:rPr>
          <w:sz w:val="20"/>
          <w:szCs w:val="20"/>
        </w:rPr>
        <w:t>18.01.2019</w:t>
      </w:r>
      <w:r>
        <w:rPr>
          <w:sz w:val="20"/>
          <w:szCs w:val="20"/>
        </w:rPr>
        <w:t>__ №__</w:t>
      </w:r>
      <w:r w:rsidR="00E331F2">
        <w:rPr>
          <w:sz w:val="20"/>
          <w:szCs w:val="20"/>
        </w:rPr>
        <w:t>12</w:t>
      </w:r>
      <w:r>
        <w:rPr>
          <w:sz w:val="20"/>
          <w:szCs w:val="20"/>
        </w:rPr>
        <w:t>_____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0"/>
        <w:gridCol w:w="15"/>
        <w:gridCol w:w="545"/>
        <w:gridCol w:w="1133"/>
        <w:gridCol w:w="26"/>
        <w:gridCol w:w="713"/>
        <w:gridCol w:w="699"/>
        <w:gridCol w:w="6"/>
        <w:gridCol w:w="850"/>
        <w:gridCol w:w="132"/>
        <w:gridCol w:w="579"/>
        <w:gridCol w:w="711"/>
        <w:gridCol w:w="850"/>
        <w:gridCol w:w="709"/>
        <w:gridCol w:w="851"/>
        <w:gridCol w:w="850"/>
        <w:gridCol w:w="851"/>
        <w:gridCol w:w="850"/>
        <w:gridCol w:w="1276"/>
        <w:gridCol w:w="1417"/>
        <w:gridCol w:w="1560"/>
      </w:tblGrid>
      <w:tr w:rsidR="00301A66">
        <w:trPr>
          <w:trHeight w:val="803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93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СВЕДЕНИЯ </w:t>
            </w:r>
            <w:r>
              <w:rPr>
                <w:color w:val="000000"/>
                <w:szCs w:val="24"/>
              </w:rPr>
              <w:br/>
              <w:t>о составе и значениях целевых показателей (индикаторов) результативности подпрограммы 2</w:t>
            </w: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«Повышение качества и уровня автоматизации бюджетного процесса </w:t>
            </w:r>
            <w:proofErr w:type="gramStart"/>
            <w:r>
              <w:rPr>
                <w:color w:val="000000"/>
                <w:szCs w:val="24"/>
              </w:rPr>
              <w:t>в</w:t>
            </w:r>
            <w:proofErr w:type="gramEnd"/>
            <w:r>
              <w:rPr>
                <w:color w:val="000000"/>
                <w:szCs w:val="24"/>
              </w:rPr>
              <w:t xml:space="preserve"> ЗАТО Северск»</w:t>
            </w: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муниципальной программы </w:t>
            </w:r>
            <w:r>
              <w:rPr>
                <w:color w:val="000000"/>
              </w:rPr>
              <w:t xml:space="preserve">«Эффективное управление муниципальными </w:t>
            </w:r>
            <w:proofErr w:type="gramStart"/>
            <w:r>
              <w:rPr>
                <w:color w:val="000000"/>
              </w:rPr>
              <w:t>финансами</w:t>
            </w:r>
            <w:proofErr w:type="gramEnd"/>
            <w:r>
              <w:rPr>
                <w:color w:val="000000"/>
              </w:rPr>
              <w:t xml:space="preserve"> ЗАТО Северск» </w:t>
            </w:r>
          </w:p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Таблица 1</w:t>
            </w:r>
          </w:p>
        </w:tc>
      </w:tr>
      <w:tr w:rsidR="00301A66">
        <w:trPr>
          <w:trHeight w:val="420"/>
        </w:trPr>
        <w:tc>
          <w:tcPr>
            <w:tcW w:w="5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№ п/п</w:t>
            </w:r>
          </w:p>
        </w:tc>
        <w:tc>
          <w:tcPr>
            <w:tcW w:w="17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Еди-ница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изме</w:t>
            </w:r>
            <w:proofErr w:type="spellEnd"/>
            <w:r>
              <w:rPr>
                <w:color w:val="000000"/>
                <w:szCs w:val="24"/>
              </w:rPr>
              <w:t>-рения</w:t>
            </w:r>
          </w:p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6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Значения целевых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Периодич-ность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сбора данных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Метод сбора информации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Ответственный за сбор данных по показателю</w:t>
            </w:r>
          </w:p>
        </w:tc>
      </w:tr>
      <w:tr w:rsidR="00301A66">
        <w:trPr>
          <w:trHeight w:val="892"/>
        </w:trPr>
        <w:tc>
          <w:tcPr>
            <w:tcW w:w="5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2013 год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2014 год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2015 год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2016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2017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</w:pPr>
            <w:r>
              <w:rPr>
                <w:color w:val="000000"/>
                <w:szCs w:val="24"/>
              </w:rPr>
              <w:t>2018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</w:pPr>
            <w:r>
              <w:rPr>
                <w:color w:val="000000"/>
                <w:szCs w:val="24"/>
              </w:rPr>
              <w:t>2019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</w:pPr>
            <w:r>
              <w:rPr>
                <w:color w:val="000000"/>
                <w:szCs w:val="24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</w:rPr>
              <w:t>2021 год (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прог-ноз</w:t>
            </w:r>
            <w:proofErr w:type="gramEnd"/>
            <w:r>
              <w:rPr>
                <w:rFonts w:ascii="Times New Roman" w:hAnsi="Times New Roman"/>
              </w:rPr>
              <w:t>-ный</w:t>
            </w:r>
            <w:proofErr w:type="spellEnd"/>
            <w:r>
              <w:rPr>
                <w:rFonts w:ascii="Times New Roman" w:hAnsi="Times New Roman"/>
              </w:rPr>
              <w:t xml:space="preserve"> пери-од)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год (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прог-ноз</w:t>
            </w:r>
            <w:proofErr w:type="gramEnd"/>
            <w:r>
              <w:rPr>
                <w:rFonts w:ascii="Times New Roman" w:hAnsi="Times New Roman"/>
              </w:rPr>
              <w:t>-ный</w:t>
            </w:r>
            <w:proofErr w:type="spellEnd"/>
            <w:r>
              <w:rPr>
                <w:rFonts w:ascii="Times New Roman" w:hAnsi="Times New Roman"/>
              </w:rPr>
              <w:t xml:space="preserve"> пери-од)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</w:tr>
      <w:tr w:rsidR="00301A66">
        <w:trPr>
          <w:trHeight w:val="218"/>
        </w:trPr>
        <w:tc>
          <w:tcPr>
            <w:tcW w:w="5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301A66">
        <w:trPr>
          <w:trHeight w:val="420"/>
        </w:trPr>
        <w:tc>
          <w:tcPr>
            <w:tcW w:w="15183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Показатели подпрограммы 2 «Повышение качества и уровня автоматизации бюджетного процесса </w:t>
            </w:r>
            <w:proofErr w:type="gramStart"/>
            <w:r>
              <w:rPr>
                <w:szCs w:val="24"/>
              </w:rPr>
              <w:t>в</w:t>
            </w:r>
            <w:proofErr w:type="gramEnd"/>
            <w:r>
              <w:rPr>
                <w:szCs w:val="24"/>
              </w:rPr>
              <w:t xml:space="preserve"> ЗАТО Северск»</w:t>
            </w:r>
          </w:p>
        </w:tc>
      </w:tr>
      <w:tr w:rsidR="00301A66">
        <w:trPr>
          <w:trHeight w:val="1538"/>
        </w:trPr>
        <w:tc>
          <w:tcPr>
            <w:tcW w:w="5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Количество установленных обновлений на бухгалтерских и финансовых системах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ед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Ведомствен-ная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статистика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Cs w:val="24"/>
              </w:rPr>
              <w:t>Администра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 w:rsidR="00301A66">
        <w:trPr>
          <w:trHeight w:val="1234"/>
        </w:trPr>
        <w:tc>
          <w:tcPr>
            <w:tcW w:w="5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</w:t>
            </w: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Доля АРМ, подключенных к общим </w:t>
            </w:r>
            <w:proofErr w:type="spellStart"/>
            <w:proofErr w:type="gramStart"/>
            <w:r>
              <w:rPr>
                <w:szCs w:val="24"/>
              </w:rPr>
              <w:t>информацион-ным</w:t>
            </w:r>
            <w:proofErr w:type="spellEnd"/>
            <w:proofErr w:type="gramEnd"/>
            <w:r>
              <w:rPr>
                <w:szCs w:val="24"/>
              </w:rPr>
              <w:t xml:space="preserve"> системам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both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Ведомствен-ная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статистика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Cs w:val="24"/>
              </w:rPr>
              <w:t>Администра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 w:rsidR="00301A66">
        <w:trPr>
          <w:trHeight w:val="1572"/>
        </w:trPr>
        <w:tc>
          <w:tcPr>
            <w:tcW w:w="5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3.</w:t>
            </w: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Доля учреждений, допустивших несвоевременное обновление информации на сайте bus.gov.ru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17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Ведомствен-ная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статистика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Cs w:val="24"/>
              </w:rPr>
              <w:t>Администра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 w:rsidR="00301A66">
        <w:trPr>
          <w:trHeight w:val="274"/>
        </w:trPr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301A66">
        <w:trPr>
          <w:trHeight w:val="397"/>
        </w:trPr>
        <w:tc>
          <w:tcPr>
            <w:tcW w:w="1518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</w:rPr>
            </w:pPr>
            <w:r>
              <w:t>Показатели задачи 1 «</w:t>
            </w:r>
            <w:r>
              <w:rPr>
                <w:rFonts w:ascii="Times New Roman" w:hAnsi="Times New Roman"/>
              </w:rPr>
              <w:t xml:space="preserve">Совершенствование информационно-технического сопровождения бюджетного процесса на </w:t>
            </w:r>
            <w:proofErr w:type="gramStart"/>
            <w:r>
              <w:rPr>
                <w:rFonts w:ascii="Times New Roman" w:hAnsi="Times New Roman"/>
              </w:rPr>
              <w:t>территории</w:t>
            </w:r>
            <w:proofErr w:type="gramEnd"/>
            <w:r>
              <w:rPr>
                <w:rFonts w:ascii="Times New Roman" w:hAnsi="Times New Roman"/>
              </w:rPr>
              <w:t xml:space="preserve"> ЗАТО Северск»</w:t>
            </w:r>
            <w:r>
              <w:t xml:space="preserve"> подпрограммы 2</w:t>
            </w:r>
          </w:p>
        </w:tc>
      </w:tr>
      <w:tr w:rsidR="00301A66">
        <w:trPr>
          <w:trHeight w:val="1512"/>
        </w:trPr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Количество установленных обновлений на бухгалтерских и финансовых системах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ед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Ведомствен-ная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статистика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Cs w:val="24"/>
              </w:rPr>
              <w:t>Администра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 w:rsidR="00301A66">
        <w:trPr>
          <w:trHeight w:val="1278"/>
        </w:trPr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1.2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Доля АРМ, подключенных к общим </w:t>
            </w:r>
            <w:proofErr w:type="spellStart"/>
            <w:proofErr w:type="gramStart"/>
            <w:r>
              <w:rPr>
                <w:szCs w:val="24"/>
              </w:rPr>
              <w:t>информацион-ным</w:t>
            </w:r>
            <w:proofErr w:type="spellEnd"/>
            <w:proofErr w:type="gramEnd"/>
            <w:r>
              <w:rPr>
                <w:szCs w:val="24"/>
              </w:rPr>
              <w:t xml:space="preserve"> системам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both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Ведомствен-ная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статистика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Cs w:val="24"/>
              </w:rPr>
              <w:t>Администра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 w:rsidR="00301A66">
        <w:trPr>
          <w:trHeight w:val="1707"/>
        </w:trPr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1.3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Доля учреждений, допустивших несвоевременное обновление информации на сайте bus.gov.ru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17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Ведомствен-ная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статистика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Cs w:val="24"/>
              </w:rPr>
              <w:t>Администра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 w:rsidR="00301A66">
        <w:trPr>
          <w:trHeight w:val="1512"/>
        </w:trPr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1.4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Создание резервных баз данных и их хранение на автономных носителях информации в год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ед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48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Ведомствен-ная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статистика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Cs w:val="24"/>
              </w:rPr>
              <w:t>Администра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 w:rsidR="00301A66">
        <w:trPr>
          <w:trHeight w:val="1512"/>
        </w:trPr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1.5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Количество размещенных «бюджетов для граждан» на официальном сайте </w:t>
            </w:r>
            <w:proofErr w:type="gramStart"/>
            <w:r>
              <w:rPr>
                <w:szCs w:val="24"/>
              </w:rPr>
              <w:t>Администрации</w:t>
            </w:r>
            <w:proofErr w:type="gramEnd"/>
            <w:r>
              <w:rPr>
                <w:szCs w:val="24"/>
              </w:rPr>
              <w:t xml:space="preserve"> ЗАТО Северск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ед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Ведомствен-ная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статистика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Cs w:val="24"/>
              </w:rPr>
              <w:t>Администра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</w:tbl>
    <w:p w:rsidR="00301A66" w:rsidRDefault="00301A66"/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9D1B50">
      <w:pPr>
        <w:pStyle w:val="formattexttopleveltext"/>
        <w:spacing w:before="0" w:beforeAutospacing="0" w:after="0" w:afterAutospacing="0"/>
        <w:ind w:firstLine="10800"/>
        <w:rPr>
          <w:sz w:val="20"/>
          <w:szCs w:val="20"/>
        </w:rPr>
      </w:pPr>
      <w:r>
        <w:rPr>
          <w:sz w:val="20"/>
          <w:szCs w:val="20"/>
        </w:rPr>
        <w:t>Приложение 13</w:t>
      </w:r>
    </w:p>
    <w:p w:rsidR="00301A66" w:rsidRDefault="009D1B50">
      <w:pPr>
        <w:pStyle w:val="formattexttopleveltext"/>
        <w:spacing w:before="0" w:beforeAutospacing="0" w:after="0" w:afterAutospacing="0"/>
        <w:ind w:firstLine="10800"/>
        <w:rPr>
          <w:sz w:val="20"/>
          <w:szCs w:val="20"/>
        </w:rPr>
      </w:pPr>
      <w:r>
        <w:rPr>
          <w:sz w:val="20"/>
          <w:szCs w:val="20"/>
        </w:rPr>
        <w:t>к постановлению</w:t>
      </w:r>
    </w:p>
    <w:p w:rsidR="00301A66" w:rsidRDefault="009D1B50">
      <w:pPr>
        <w:pStyle w:val="formattexttopleveltext"/>
        <w:spacing w:before="0" w:beforeAutospacing="0" w:after="0" w:afterAutospacing="0"/>
        <w:ind w:firstLine="10800"/>
        <w:rPr>
          <w:sz w:val="20"/>
          <w:szCs w:val="20"/>
        </w:rPr>
      </w:pPr>
      <w:proofErr w:type="gramStart"/>
      <w:r>
        <w:rPr>
          <w:sz w:val="20"/>
          <w:szCs w:val="20"/>
        </w:rPr>
        <w:t>Администрации</w:t>
      </w:r>
      <w:proofErr w:type="gramEnd"/>
      <w:r>
        <w:rPr>
          <w:sz w:val="20"/>
          <w:szCs w:val="20"/>
        </w:rPr>
        <w:t xml:space="preserve"> ЗАТО Северск </w:t>
      </w:r>
    </w:p>
    <w:p w:rsidR="00301A66" w:rsidRDefault="009D1B50">
      <w:pPr>
        <w:pStyle w:val="formattexttopleveltext"/>
        <w:spacing w:before="0" w:beforeAutospacing="0" w:after="0" w:afterAutospacing="0"/>
        <w:ind w:firstLine="10800"/>
        <w:rPr>
          <w:sz w:val="20"/>
          <w:szCs w:val="20"/>
        </w:rPr>
      </w:pPr>
      <w:r>
        <w:rPr>
          <w:sz w:val="20"/>
          <w:szCs w:val="20"/>
        </w:rPr>
        <w:t>от__</w:t>
      </w:r>
      <w:r w:rsidR="00E331F2">
        <w:rPr>
          <w:sz w:val="20"/>
          <w:szCs w:val="20"/>
        </w:rPr>
        <w:t>18.01.2019</w:t>
      </w:r>
      <w:r>
        <w:rPr>
          <w:sz w:val="20"/>
          <w:szCs w:val="20"/>
        </w:rPr>
        <w:t>___№__</w:t>
      </w:r>
      <w:r w:rsidR="00E331F2">
        <w:rPr>
          <w:sz w:val="20"/>
          <w:szCs w:val="20"/>
        </w:rPr>
        <w:t>12</w:t>
      </w:r>
      <w:r>
        <w:rPr>
          <w:sz w:val="20"/>
          <w:szCs w:val="20"/>
        </w:rPr>
        <w:t>_________</w:t>
      </w:r>
    </w:p>
    <w:tbl>
      <w:tblPr>
        <w:tblW w:w="153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6"/>
        <w:gridCol w:w="487"/>
        <w:gridCol w:w="1559"/>
        <w:gridCol w:w="993"/>
        <w:gridCol w:w="992"/>
        <w:gridCol w:w="1134"/>
        <w:gridCol w:w="992"/>
        <w:gridCol w:w="142"/>
        <w:gridCol w:w="992"/>
        <w:gridCol w:w="1276"/>
        <w:gridCol w:w="1984"/>
        <w:gridCol w:w="3261"/>
        <w:gridCol w:w="1275"/>
      </w:tblGrid>
      <w:tr w:rsidR="00301A66">
        <w:trPr>
          <w:trHeight w:val="34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08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ПЕРЕЧЕНЬ</w:t>
            </w: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ведомственных целевых программ, основных мероприятий и ресурсное обеспечение </w:t>
            </w:r>
            <w:r>
              <w:rPr>
                <w:color w:val="000000"/>
                <w:szCs w:val="24"/>
              </w:rPr>
              <w:br/>
              <w:t xml:space="preserve">подпрограммы 2 «Повышение качества и уровня автоматизации бюджетного процесса </w:t>
            </w:r>
            <w:proofErr w:type="gramStart"/>
            <w:r>
              <w:rPr>
                <w:color w:val="000000"/>
                <w:szCs w:val="24"/>
              </w:rPr>
              <w:t>в</w:t>
            </w:r>
            <w:proofErr w:type="gramEnd"/>
            <w:r>
              <w:rPr>
                <w:color w:val="000000"/>
                <w:szCs w:val="24"/>
              </w:rPr>
              <w:t xml:space="preserve"> ЗАТО Северск» </w:t>
            </w:r>
          </w:p>
          <w:p w:rsidR="00301A66" w:rsidRDefault="009D1B50">
            <w:pPr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  <w:szCs w:val="24"/>
              </w:rPr>
              <w:t xml:space="preserve">муниципальной программы </w:t>
            </w:r>
            <w:r>
              <w:rPr>
                <w:rFonts w:ascii="Times New Roman" w:hAnsi="Times New Roman"/>
              </w:rPr>
              <w:t xml:space="preserve">«Эффективное управление </w:t>
            </w: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rFonts w:ascii="Times New Roman" w:hAnsi="Times New Roman"/>
              </w:rPr>
              <w:t xml:space="preserve">муниципальными </w:t>
            </w:r>
            <w:proofErr w:type="gramStart"/>
            <w:r>
              <w:rPr>
                <w:rFonts w:ascii="Times New Roman" w:hAnsi="Times New Roman"/>
              </w:rPr>
              <w:t>финансами</w:t>
            </w:r>
            <w:proofErr w:type="gramEnd"/>
            <w:r>
              <w:rPr>
                <w:rFonts w:ascii="Times New Roman" w:hAnsi="Times New Roman"/>
              </w:rPr>
              <w:t xml:space="preserve"> ЗАТО Северск»</w:t>
            </w:r>
          </w:p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Таблица 2</w:t>
            </w:r>
          </w:p>
        </w:tc>
      </w:tr>
      <w:tr w:rsidR="00301A66">
        <w:trPr>
          <w:trHeight w:val="113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№ 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Наименование задачи подпрограммы, ВЦП (основного мероприятия)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муниципаль</w:t>
            </w:r>
            <w:proofErr w:type="spellEnd"/>
            <w:r>
              <w:rPr>
                <w:color w:val="000000"/>
                <w:szCs w:val="24"/>
              </w:rPr>
              <w:t>-ной</w:t>
            </w:r>
            <w:proofErr w:type="gramEnd"/>
            <w:r>
              <w:rPr>
                <w:color w:val="000000"/>
                <w:szCs w:val="24"/>
              </w:rPr>
              <w:t xml:space="preserve"> 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Срок реалии-</w:t>
            </w:r>
            <w:proofErr w:type="spellStart"/>
            <w:r>
              <w:rPr>
                <w:color w:val="000000"/>
                <w:szCs w:val="24"/>
              </w:rPr>
              <w:t>зации</w:t>
            </w:r>
            <w:proofErr w:type="spellEnd"/>
            <w:r>
              <w:rPr>
                <w:color w:val="000000"/>
                <w:szCs w:val="24"/>
              </w:rPr>
              <w:t>,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Объем </w:t>
            </w:r>
            <w:proofErr w:type="spellStart"/>
            <w:r>
              <w:rPr>
                <w:color w:val="000000"/>
                <w:szCs w:val="24"/>
              </w:rPr>
              <w:t>финан-сирова-ния</w:t>
            </w:r>
            <w:proofErr w:type="spellEnd"/>
            <w:r>
              <w:rPr>
                <w:color w:val="000000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Cs w:val="24"/>
              </w:rPr>
              <w:t>тыс.руб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 том числе за счет средств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Участник/</w:t>
            </w:r>
            <w:r>
              <w:rPr>
                <w:color w:val="000000"/>
                <w:szCs w:val="24"/>
              </w:rPr>
              <w:br/>
              <w:t>участники мероприятия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Показатели конечного результата ВЦП (основного мероприятия), показатели непосредственного результата мероприятий, входящих в состав основного мероприятия, по годам реализации</w:t>
            </w:r>
          </w:p>
        </w:tc>
      </w:tr>
      <w:tr w:rsidR="00301A66">
        <w:trPr>
          <w:trHeight w:val="9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федера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льного</w:t>
            </w:r>
            <w:proofErr w:type="spellEnd"/>
            <w:r>
              <w:rPr>
                <w:color w:val="000000"/>
                <w:szCs w:val="24"/>
              </w:rPr>
              <w:t xml:space="preserve"> бюджета </w:t>
            </w: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(по </w:t>
            </w:r>
            <w:proofErr w:type="spellStart"/>
            <w:proofErr w:type="gramStart"/>
            <w:r>
              <w:rPr>
                <w:color w:val="000000"/>
                <w:szCs w:val="24"/>
              </w:rPr>
              <w:t>согласо-ванию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(прогноз)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област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ного</w:t>
            </w:r>
            <w:proofErr w:type="spellEnd"/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бюджета (по </w:t>
            </w:r>
            <w:proofErr w:type="spellStart"/>
            <w:proofErr w:type="gramStart"/>
            <w:r>
              <w:rPr>
                <w:color w:val="000000"/>
                <w:szCs w:val="24"/>
              </w:rPr>
              <w:t>согласо-ванию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(прогноз)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proofErr w:type="gramStart"/>
            <w:r>
              <w:rPr>
                <w:color w:val="000000"/>
                <w:szCs w:val="24"/>
              </w:rPr>
              <w:t>мест-</w:t>
            </w:r>
            <w:proofErr w:type="spellStart"/>
            <w:r>
              <w:rPr>
                <w:color w:val="000000"/>
                <w:szCs w:val="24"/>
              </w:rPr>
              <w:t>ного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</w:t>
            </w: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бюджета</w:t>
            </w: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внебюд-жетных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источников (по </w:t>
            </w:r>
            <w:proofErr w:type="spellStart"/>
            <w:r>
              <w:rPr>
                <w:color w:val="000000"/>
                <w:szCs w:val="24"/>
              </w:rPr>
              <w:t>согласо-ванию</w:t>
            </w:r>
            <w:proofErr w:type="spellEnd"/>
            <w:r>
              <w:rPr>
                <w:color w:val="000000"/>
                <w:szCs w:val="24"/>
              </w:rPr>
              <w:t xml:space="preserve"> (прогноз)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 и единица измерения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значения по годам реализации</w:t>
            </w:r>
          </w:p>
        </w:tc>
      </w:tr>
      <w:tr w:rsidR="00301A66">
        <w:trPr>
          <w:trHeight w:val="1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</w:tr>
      <w:tr w:rsidR="00301A66">
        <w:trPr>
          <w:trHeight w:val="37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1.</w:t>
            </w:r>
          </w:p>
        </w:tc>
        <w:tc>
          <w:tcPr>
            <w:tcW w:w="1460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Задача 1 «Совершенствование информационно-технического сопровождения бюджетного процесса на </w:t>
            </w:r>
            <w:proofErr w:type="gramStart"/>
            <w:r>
              <w:rPr>
                <w:color w:val="000000"/>
                <w:szCs w:val="24"/>
              </w:rPr>
              <w:t>территории</w:t>
            </w:r>
            <w:proofErr w:type="gramEnd"/>
            <w:r>
              <w:rPr>
                <w:color w:val="000000"/>
                <w:szCs w:val="24"/>
              </w:rPr>
              <w:t xml:space="preserve"> ЗАТО Северск» подпрограммы 2</w:t>
            </w:r>
          </w:p>
        </w:tc>
      </w:tr>
      <w:tr w:rsidR="00301A66">
        <w:trPr>
          <w:trHeight w:val="58"/>
        </w:trPr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</w:rPr>
              <w:t>1.1</w:t>
            </w: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ВЦП «</w:t>
            </w:r>
            <w:proofErr w:type="spellStart"/>
            <w:proofErr w:type="gramStart"/>
            <w:r>
              <w:rPr>
                <w:color w:val="000000"/>
                <w:szCs w:val="24"/>
              </w:rPr>
              <w:t>Совершенст-вование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информацион</w:t>
            </w:r>
            <w:proofErr w:type="spellEnd"/>
            <w:r>
              <w:rPr>
                <w:color w:val="000000"/>
                <w:szCs w:val="24"/>
              </w:rPr>
              <w:t>-но-технического сопровождения бюджетного процесса на территории ЗАТО Северск»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7 397,96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szCs w:val="24"/>
              </w:rPr>
              <w:t>7 397,96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Х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rFonts w:eastAsiaTheme="minorHAnsi" w:cs="Times New Roman CYR"/>
                <w:lang w:eastAsia="en-US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 / Отдел информационных технологий Администрации ЗАТО Северск, </w:t>
            </w:r>
            <w:r>
              <w:rPr>
                <w:rFonts w:eastAsiaTheme="minorHAnsi" w:cs="Times New Roman CYR"/>
                <w:lang w:eastAsia="en-US"/>
              </w:rPr>
              <w:t xml:space="preserve">Комитет развития информационного общества Администрации 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  <w:szCs w:val="24"/>
              </w:rPr>
              <w:t>Х</w:t>
            </w:r>
          </w:p>
        </w:tc>
      </w:tr>
      <w:tr w:rsidR="00301A66">
        <w:trPr>
          <w:trHeight w:val="265"/>
        </w:trPr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2015 </w:t>
            </w: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2 046,55</w:t>
            </w: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2 046,55</w:t>
            </w:r>
          </w:p>
          <w:p w:rsidR="00301A66" w:rsidRDefault="00301A66">
            <w:pPr>
              <w:jc w:val="center"/>
              <w:outlineLvl w:val="0"/>
              <w:rPr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szCs w:val="24"/>
              </w:rPr>
            </w:pPr>
          </w:p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Количество установленных обновлений на бухгалтерских и финансовых системах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  <w:p w:rsidR="00301A66" w:rsidRDefault="00301A66">
            <w:pPr>
              <w:jc w:val="right"/>
              <w:outlineLvl w:val="0"/>
              <w:rPr>
                <w:color w:val="000000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</w:tr>
      <w:tr w:rsidR="00301A66">
        <w:trPr>
          <w:trHeight w:val="230"/>
        </w:trPr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trHeight w:val="230"/>
        </w:trPr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rFonts w:eastAsiaTheme="minorHAnsi" w:cs="Times New Roman CYR"/>
                <w:lang w:eastAsia="en-US"/>
              </w:rPr>
            </w:pPr>
            <w:r>
              <w:rPr>
                <w:rFonts w:eastAsiaTheme="minorHAnsi" w:cs="Times New Roman CYR"/>
                <w:lang w:eastAsia="en-US"/>
              </w:rPr>
              <w:t>ЗАТО Северск</w:t>
            </w:r>
          </w:p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организации - разработчики программных продуктов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Создание </w:t>
            </w:r>
            <w:proofErr w:type="gramStart"/>
            <w:r>
              <w:rPr>
                <w:color w:val="000000"/>
              </w:rPr>
              <w:t>резервных баз</w:t>
            </w:r>
            <w:proofErr w:type="gramEnd"/>
            <w:r>
              <w:rPr>
                <w:color w:val="000000"/>
              </w:rPr>
              <w:t xml:space="preserve"> данных и их хранение на автономных носителях информации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301A66">
        <w:trPr>
          <w:trHeight w:val="32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</w:rPr>
            </w:pPr>
          </w:p>
        </w:tc>
      </w:tr>
      <w:tr w:rsidR="00301A66">
        <w:trPr>
          <w:trHeight w:val="62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</w:t>
            </w:r>
            <w:proofErr w:type="gramStart"/>
            <w:r>
              <w:rPr>
                <w:color w:val="000000"/>
              </w:rPr>
              <w:t>размещенных  «</w:t>
            </w:r>
            <w:proofErr w:type="gramEnd"/>
            <w:r>
              <w:rPr>
                <w:color w:val="000000"/>
              </w:rPr>
              <w:t xml:space="preserve">бюджетов для граждан» на официальном сайте Администрации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01A66">
        <w:trPr>
          <w:trHeight w:val="58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rFonts w:eastAsiaTheme="minorHAnsi" w:cs="Times New Roman CYR"/>
                <w:lang w:eastAsia="en-US"/>
              </w:rPr>
            </w:pPr>
            <w:r>
              <w:rPr>
                <w:color w:val="000000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01A66">
        <w:trPr>
          <w:trHeight w:val="687"/>
        </w:trPr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301A66">
        <w:trPr>
          <w:trHeight w:val="284"/>
        </w:trPr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Количество отчетов о заседании Комиссии по мобилизации доходов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01A66">
        <w:trPr>
          <w:trHeight w:val="563"/>
        </w:trPr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7. Доля информации о бюджете и бюджетном </w:t>
            </w:r>
            <w:proofErr w:type="gramStart"/>
            <w:r>
              <w:rPr>
                <w:color w:val="000000"/>
              </w:rPr>
              <w:t>процессе</w:t>
            </w:r>
            <w:proofErr w:type="gramEnd"/>
            <w:r>
              <w:rPr>
                <w:color w:val="000000"/>
              </w:rPr>
              <w:t xml:space="preserve"> ЗАТО Северск, размещаемой в системе «Электронный бюджет» (сайт budjet.gov.ru), согласно требованиям нормативных документов,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trHeight w:val="27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2016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1 387,70</w:t>
            </w: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1 387,70</w:t>
            </w: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 / Отдел </w:t>
            </w:r>
            <w:proofErr w:type="spellStart"/>
            <w:r>
              <w:rPr>
                <w:color w:val="000000"/>
              </w:rPr>
              <w:t>информа</w:t>
            </w:r>
            <w:proofErr w:type="spellEnd"/>
            <w:r>
              <w:rPr>
                <w:color w:val="000000"/>
              </w:rPr>
              <w:t>-</w:t>
            </w:r>
          </w:p>
          <w:p w:rsidR="00301A66" w:rsidRDefault="009D1B50">
            <w:pPr>
              <w:autoSpaceDE w:val="0"/>
              <w:autoSpaceDN w:val="0"/>
              <w:adjustRightInd w:val="0"/>
              <w:rPr>
                <w:rFonts w:eastAsiaTheme="minorHAnsi" w:cs="Times New Roman CYR"/>
                <w:lang w:eastAsia="en-US"/>
              </w:rPr>
            </w:pPr>
            <w:proofErr w:type="spellStart"/>
            <w:r>
              <w:rPr>
                <w:color w:val="000000"/>
              </w:rPr>
              <w:t>ционных</w:t>
            </w:r>
            <w:proofErr w:type="spellEnd"/>
            <w:r>
              <w:rPr>
                <w:color w:val="000000"/>
              </w:rPr>
              <w:t xml:space="preserve"> технологий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r>
              <w:rPr>
                <w:rFonts w:eastAsiaTheme="minorHAnsi" w:cs="Times New Roman CYR"/>
                <w:lang w:eastAsia="en-US"/>
              </w:rPr>
              <w:t xml:space="preserve">Комитет развития информационного общества </w:t>
            </w:r>
          </w:p>
          <w:p w:rsidR="00301A66" w:rsidRDefault="00301A6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Количество установленных обновлений на бухгалтерских и финансовых системах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301A66">
        <w:trPr>
          <w:trHeight w:val="7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Создание </w:t>
            </w:r>
            <w:proofErr w:type="gramStart"/>
            <w:r>
              <w:rPr>
                <w:color w:val="000000"/>
              </w:rPr>
              <w:t>резервных баз</w:t>
            </w:r>
            <w:proofErr w:type="gramEnd"/>
            <w:r>
              <w:rPr>
                <w:color w:val="000000"/>
              </w:rPr>
              <w:t xml:space="preserve"> данных и их хранение на автономных носителях информации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301A66">
        <w:trPr>
          <w:trHeight w:val="56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</w:t>
            </w:r>
            <w:proofErr w:type="gramStart"/>
            <w:r>
              <w:rPr>
                <w:color w:val="000000"/>
              </w:rPr>
              <w:t>размещенных  «</w:t>
            </w:r>
            <w:proofErr w:type="gramEnd"/>
            <w:r>
              <w:rPr>
                <w:color w:val="000000"/>
              </w:rPr>
              <w:t xml:space="preserve">бюджетов для граждан» на официальном сайте Администрации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01A66">
        <w:trPr>
          <w:trHeight w:val="2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trHeight w:val="690"/>
        </w:trPr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</w:rPr>
            </w:pPr>
            <w:proofErr w:type="spellStart"/>
            <w:proofErr w:type="gramStart"/>
            <w:r>
              <w:rPr>
                <w:rFonts w:eastAsiaTheme="minorHAnsi" w:cs="Times New Roman CYR"/>
                <w:lang w:eastAsia="en-US"/>
              </w:rPr>
              <w:t>Администраии</w:t>
            </w:r>
            <w:proofErr w:type="spellEnd"/>
            <w:proofErr w:type="gramEnd"/>
            <w:r>
              <w:rPr>
                <w:rFonts w:eastAsiaTheme="minorHAnsi" w:cs="Times New Roman CYR"/>
                <w:lang w:eastAsia="en-US"/>
              </w:rPr>
              <w:t xml:space="preserve"> ЗАТО Северск,</w:t>
            </w:r>
            <w:r>
              <w:rPr>
                <w:color w:val="000000"/>
              </w:rPr>
              <w:t xml:space="preserve"> организации - разработчики программных продуктов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01A66">
        <w:trPr>
          <w:trHeight w:val="228"/>
        </w:trPr>
        <w:tc>
          <w:tcPr>
            <w:tcW w:w="23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301A66">
        <w:trPr>
          <w:trHeight w:val="55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Количество отчетов о заседании Комиссии по мобилизации доходов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01A66">
        <w:trPr>
          <w:trHeight w:val="57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7. Доля информации о бюджете и бюджетном </w:t>
            </w:r>
            <w:proofErr w:type="gramStart"/>
            <w:r>
              <w:rPr>
                <w:color w:val="000000"/>
              </w:rPr>
              <w:t>процессе</w:t>
            </w:r>
            <w:proofErr w:type="gramEnd"/>
            <w:r>
              <w:rPr>
                <w:color w:val="000000"/>
              </w:rPr>
              <w:t xml:space="preserve"> ЗАТО Северск, размещаемой в системе «Электронный бюджет» (сайт budjet.gov.ru), согласно требованиям нормативных документов,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01A66">
        <w:trPr>
          <w:trHeight w:val="33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trHeight w:val="33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2017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1 114,30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1 114,30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 / Отдел информационных технологий Администрации ЗАТО Северск, </w:t>
            </w:r>
            <w:r>
              <w:rPr>
                <w:rFonts w:eastAsiaTheme="minorHAnsi" w:cs="Times New Roman CYR"/>
                <w:lang w:eastAsia="en-US"/>
              </w:rPr>
              <w:t>Комитет развития информационного общества Администрации ЗАТО Северск,</w:t>
            </w:r>
            <w:r>
              <w:rPr>
                <w:color w:val="000000"/>
              </w:rPr>
              <w:t xml:space="preserve"> организации - разработчики программных продуктов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Количество установленных обновлений на бухгалтерских и финансовых системах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301A66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Создание </w:t>
            </w:r>
            <w:proofErr w:type="gramStart"/>
            <w:r>
              <w:rPr>
                <w:color w:val="000000"/>
              </w:rPr>
              <w:t>резервных баз</w:t>
            </w:r>
            <w:proofErr w:type="gramEnd"/>
            <w:r>
              <w:rPr>
                <w:color w:val="000000"/>
              </w:rPr>
              <w:t xml:space="preserve"> данных и их хранение на автономных носителях информации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301A66">
        <w:trPr>
          <w:trHeight w:val="62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Количество размещенных «бюджетов для граждан»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01A66">
        <w:trPr>
          <w:trHeight w:val="95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trHeight w:val="68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301A66">
        <w:trPr>
          <w:trHeight w:val="690"/>
        </w:trPr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Количество отчетов о заседании Комиссии по мобилизации доходов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301A66">
        <w:trPr>
          <w:trHeight w:val="804"/>
        </w:trPr>
        <w:tc>
          <w:tcPr>
            <w:tcW w:w="23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7. Доля информации о бюджете и бюджетном </w:t>
            </w:r>
            <w:proofErr w:type="gramStart"/>
            <w:r>
              <w:rPr>
                <w:color w:val="000000"/>
              </w:rPr>
              <w:t>процессе</w:t>
            </w:r>
            <w:proofErr w:type="gramEnd"/>
            <w:r>
              <w:rPr>
                <w:color w:val="000000"/>
              </w:rPr>
              <w:t xml:space="preserve"> ЗАТО Северск, размещаемой в системе «Электронный бюджет» (сайт budjet.gov.ru), согласно требованиям нормативных документов,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trHeight w:val="265"/>
        </w:trPr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trHeight w:val="7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2018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1 224,51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1 224,51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 / Отдел информационных технологий Администрации ЗАТО Северск, </w:t>
            </w:r>
            <w:r>
              <w:rPr>
                <w:rFonts w:eastAsiaTheme="minorHAnsi" w:cs="Times New Roman CYR"/>
                <w:lang w:eastAsia="en-US"/>
              </w:rPr>
              <w:t>Комитет развития информационного общества Администрации ЗАТО Северск,</w:t>
            </w:r>
            <w:r>
              <w:rPr>
                <w:color w:val="000000"/>
              </w:rPr>
              <w:t xml:space="preserve"> организации - разработчики программных продуктов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Количество установленных обновлений на бухгалтерских и финансовых системах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Создание </w:t>
            </w:r>
            <w:proofErr w:type="gramStart"/>
            <w:r>
              <w:rPr>
                <w:color w:val="000000"/>
              </w:rPr>
              <w:t>резервных баз</w:t>
            </w:r>
            <w:proofErr w:type="gramEnd"/>
            <w:r>
              <w:rPr>
                <w:color w:val="000000"/>
              </w:rPr>
              <w:t xml:space="preserve"> данных и их хранение на автономных носителях информации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301A66">
        <w:trPr>
          <w:trHeight w:val="99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Количество размещенных «бюджетов для граждан»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301A66">
        <w:trPr>
          <w:trHeight w:val="1048"/>
        </w:trPr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Количество отчетов о заседании Комиссии по мобилизации доходов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301A66">
        <w:trPr>
          <w:trHeight w:val="168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7. Доля информации о бюджете и бюджетном </w:t>
            </w:r>
            <w:proofErr w:type="gramStart"/>
            <w:r>
              <w:rPr>
                <w:color w:val="000000"/>
              </w:rPr>
              <w:t>процессе</w:t>
            </w:r>
            <w:proofErr w:type="gramEnd"/>
            <w:r>
              <w:rPr>
                <w:color w:val="000000"/>
              </w:rPr>
              <w:t xml:space="preserve"> ЗАТО Северск, размещаемой в системе «Электронный бюджет» (сайт budjet.gov.ru), согласно требованиям нормативных документов,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trHeight w:val="265"/>
        </w:trPr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trHeight w:val="348"/>
        </w:trPr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  2019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1 154,90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1 154,90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 / Отдел информационных технологий Администрации ЗАТО Северск, </w:t>
            </w:r>
            <w:r>
              <w:rPr>
                <w:rFonts w:eastAsiaTheme="minorHAnsi" w:cs="Times New Roman CYR"/>
                <w:lang w:eastAsia="en-US"/>
              </w:rPr>
              <w:t>Комитет развития информационного общества Администрации ЗАТО Северск,</w:t>
            </w:r>
            <w:r>
              <w:rPr>
                <w:color w:val="000000"/>
              </w:rPr>
              <w:t xml:space="preserve"> организации - разработчики программных продуктов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Количество установленных обновлений на бухгалтерских и финансовых системах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301A66">
        <w:trPr>
          <w:trHeight w:val="348"/>
        </w:trPr>
        <w:tc>
          <w:tcPr>
            <w:tcW w:w="23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Создание </w:t>
            </w:r>
            <w:proofErr w:type="gramStart"/>
            <w:r>
              <w:rPr>
                <w:color w:val="000000"/>
              </w:rPr>
              <w:t>резервных баз</w:t>
            </w:r>
            <w:proofErr w:type="gramEnd"/>
            <w:r>
              <w:rPr>
                <w:color w:val="000000"/>
              </w:rPr>
              <w:t xml:space="preserve"> данных и их хранение на автономных носителях информации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Количество размещенных «бюджетов для граждан»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учреждений, допустивших несвоевременное обновление информации </w:t>
            </w:r>
          </w:p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на сайте bus.gov.ru,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Количество отчетов о заседании Комиссии по мобилизации доходов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7. Доля информации о бюджете и бюджетном </w:t>
            </w:r>
            <w:proofErr w:type="gramStart"/>
            <w:r>
              <w:rPr>
                <w:color w:val="000000"/>
              </w:rPr>
              <w:t>процессе</w:t>
            </w:r>
            <w:proofErr w:type="gramEnd"/>
            <w:r>
              <w:rPr>
                <w:color w:val="000000"/>
              </w:rPr>
              <w:t xml:space="preserve"> ЗАТО Северск, размещаемой в системе «Электронный бюджет» (сайт budjet.gov.ru), согласно требованиям нормативных документов,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trHeight w:val="69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 / Отдел информационных технологий Администрации </w:t>
            </w:r>
          </w:p>
          <w:p w:rsidR="00301A66" w:rsidRDefault="00301A66">
            <w:pPr>
              <w:rPr>
                <w:color w:val="000000"/>
              </w:rPr>
            </w:pPr>
          </w:p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Количество установленных обновлений на бухгалтерских и финансовых системах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301A66">
        <w:trPr>
          <w:trHeight w:val="2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trHeight w:val="462"/>
        </w:trPr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ЗАТО Северск, </w:t>
            </w:r>
            <w:r>
              <w:rPr>
                <w:rFonts w:eastAsiaTheme="minorHAnsi" w:cs="Times New Roman CYR"/>
                <w:lang w:eastAsia="en-US"/>
              </w:rPr>
              <w:t xml:space="preserve">Комитет развития информационного общества </w:t>
            </w:r>
            <w:proofErr w:type="gramStart"/>
            <w:r>
              <w:rPr>
                <w:rFonts w:eastAsiaTheme="minorHAnsi" w:cs="Times New Roman CYR"/>
                <w:lang w:eastAsia="en-US"/>
              </w:rPr>
              <w:t>Администрации</w:t>
            </w:r>
            <w:proofErr w:type="gramEnd"/>
            <w:r>
              <w:rPr>
                <w:rFonts w:eastAsiaTheme="minorHAnsi" w:cs="Times New Roman CYR"/>
                <w:lang w:eastAsia="en-US"/>
              </w:rPr>
              <w:t xml:space="preserve"> ЗАТО Северск,</w:t>
            </w:r>
            <w:r>
              <w:rPr>
                <w:color w:val="000000"/>
              </w:rPr>
              <w:t xml:space="preserve"> организации - разработчики программных продуктов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Создание </w:t>
            </w:r>
            <w:proofErr w:type="gramStart"/>
            <w:r>
              <w:rPr>
                <w:color w:val="000000"/>
              </w:rPr>
              <w:t>резервных баз</w:t>
            </w:r>
            <w:proofErr w:type="gramEnd"/>
            <w:r>
              <w:rPr>
                <w:color w:val="000000"/>
              </w:rPr>
              <w:t xml:space="preserve"> данных и их хранение на автономных носителях информации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01A66">
        <w:trPr>
          <w:trHeight w:val="462"/>
        </w:trPr>
        <w:tc>
          <w:tcPr>
            <w:tcW w:w="23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Количество размещенных «бюджетов для граждан»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Количество отчетов о заседании Комиссии по мобилизации доходов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7. Доля информации о бюджете и бюджетном </w:t>
            </w:r>
            <w:proofErr w:type="gramStart"/>
            <w:r>
              <w:rPr>
                <w:color w:val="000000"/>
              </w:rPr>
              <w:t>процессе</w:t>
            </w:r>
            <w:proofErr w:type="gramEnd"/>
            <w:r>
              <w:rPr>
                <w:color w:val="000000"/>
              </w:rPr>
              <w:t xml:space="preserve"> ЗАТО Северск, размещаемой в системе «Электронный бюджет» (сайт budjet.gov.ru), согласно требованиям нормативных документов,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gramStart"/>
            <w:r>
              <w:rPr>
                <w:color w:val="000000"/>
                <w:szCs w:val="24"/>
              </w:rPr>
              <w:t>2021  (</w:t>
            </w:r>
            <w:proofErr w:type="spellStart"/>
            <w:proofErr w:type="gramEnd"/>
            <w:r>
              <w:t>прог-нозный</w:t>
            </w:r>
            <w:proofErr w:type="spellEnd"/>
            <w:r>
              <w:t xml:space="preserve"> период)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rFonts w:eastAsiaTheme="minorHAnsi" w:cs="Times New Roman CYR"/>
                <w:lang w:eastAsia="en-US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 / Отдел информационных технологий Администрации ЗАТО Северск, </w:t>
            </w:r>
            <w:r>
              <w:rPr>
                <w:rFonts w:eastAsiaTheme="minorHAnsi" w:cs="Times New Roman CYR"/>
                <w:lang w:eastAsia="en-US"/>
              </w:rPr>
              <w:t xml:space="preserve">Комитет развития информационного общества </w:t>
            </w:r>
          </w:p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Количество установленных обновлений на бухгалтерских и финансовых системах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301A66">
        <w:trPr>
          <w:trHeight w:val="26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</w:rPr>
            </w:pPr>
            <w:proofErr w:type="gramStart"/>
            <w:r>
              <w:rPr>
                <w:rFonts w:eastAsiaTheme="minorHAnsi" w:cs="Times New Roman CYR"/>
                <w:lang w:eastAsia="en-US"/>
              </w:rPr>
              <w:t>Администрации</w:t>
            </w:r>
            <w:proofErr w:type="gramEnd"/>
            <w:r>
              <w:rPr>
                <w:rFonts w:eastAsiaTheme="minorHAnsi" w:cs="Times New Roman CYR"/>
                <w:lang w:eastAsia="en-US"/>
              </w:rPr>
              <w:t xml:space="preserve"> ЗАТО Северск,</w:t>
            </w:r>
            <w:r>
              <w:rPr>
                <w:color w:val="000000"/>
              </w:rPr>
              <w:t xml:space="preserve"> организации - разработчики программных продуктов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Создание </w:t>
            </w:r>
            <w:proofErr w:type="gramStart"/>
            <w:r>
              <w:rPr>
                <w:color w:val="000000"/>
              </w:rPr>
              <w:t>резервных баз</w:t>
            </w:r>
            <w:proofErr w:type="gramEnd"/>
            <w:r>
              <w:rPr>
                <w:color w:val="000000"/>
              </w:rPr>
              <w:t xml:space="preserve"> данных и их хранение на автономных носителях информации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Количество размещенных «бюджетов для граждан»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Количество отчетов о заседании Комиссии по мобилизации доходов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7. Доля информации о бюджете и бюджетном </w:t>
            </w:r>
            <w:proofErr w:type="gramStart"/>
            <w:r>
              <w:rPr>
                <w:color w:val="000000"/>
              </w:rPr>
              <w:t>процессе</w:t>
            </w:r>
            <w:proofErr w:type="gramEnd"/>
            <w:r>
              <w:rPr>
                <w:color w:val="000000"/>
              </w:rPr>
              <w:t xml:space="preserve"> ЗАТО Северск, размещаемой в системе «Электронный бюджет» (сайт budjet.gov.ru), согласно требованиям нормативных документов,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</w:pPr>
            <w:proofErr w:type="gramStart"/>
            <w:r>
              <w:rPr>
                <w:color w:val="000000"/>
                <w:szCs w:val="24"/>
              </w:rPr>
              <w:t>2022  (</w:t>
            </w:r>
            <w:proofErr w:type="spellStart"/>
            <w:proofErr w:type="gramEnd"/>
            <w:r>
              <w:t>прог</w:t>
            </w:r>
            <w:proofErr w:type="spellEnd"/>
            <w:r>
              <w:t>-</w:t>
            </w: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t>нозный</w:t>
            </w:r>
            <w:proofErr w:type="spellEnd"/>
            <w:r>
              <w:t xml:space="preserve"> период)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rFonts w:eastAsiaTheme="minorHAnsi" w:cs="Times New Roman CYR"/>
                <w:lang w:eastAsia="en-US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 / Отдел информационных технологий Администрации ЗАТО Северск, </w:t>
            </w:r>
            <w:r>
              <w:rPr>
                <w:rFonts w:eastAsiaTheme="minorHAnsi" w:cs="Times New Roman CYR"/>
                <w:lang w:eastAsia="en-US"/>
              </w:rPr>
              <w:t xml:space="preserve">Комитет развития информационного общества </w:t>
            </w:r>
          </w:p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Количество установленных обновлений на бухгалтерских и финансовых системах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trHeight w:val="26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</w:rPr>
            </w:pPr>
            <w:proofErr w:type="gramStart"/>
            <w:r>
              <w:rPr>
                <w:rFonts w:eastAsiaTheme="minorHAnsi" w:cs="Times New Roman CYR"/>
                <w:lang w:eastAsia="en-US"/>
              </w:rPr>
              <w:t>Администрации</w:t>
            </w:r>
            <w:proofErr w:type="gramEnd"/>
            <w:r>
              <w:rPr>
                <w:rFonts w:eastAsiaTheme="minorHAnsi" w:cs="Times New Roman CYR"/>
                <w:lang w:eastAsia="en-US"/>
              </w:rPr>
              <w:t xml:space="preserve"> ЗАТО Северск,</w:t>
            </w:r>
            <w:r>
              <w:rPr>
                <w:color w:val="000000"/>
              </w:rPr>
              <w:t xml:space="preserve"> организации - разработчики программных продуктов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Создание </w:t>
            </w:r>
            <w:proofErr w:type="gramStart"/>
            <w:r>
              <w:rPr>
                <w:color w:val="000000"/>
              </w:rPr>
              <w:t>резервных баз</w:t>
            </w:r>
            <w:proofErr w:type="gramEnd"/>
            <w:r>
              <w:rPr>
                <w:color w:val="000000"/>
              </w:rPr>
              <w:t xml:space="preserve"> данных и их хранение на автономных носителях информации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Количество размещенных «бюджетов для граждан»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Количество отчетов о заседании Комиссии по мобилизации доходов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trHeight w:val="6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7. Доля информации о бюджете и бюджетном </w:t>
            </w:r>
            <w:proofErr w:type="gramStart"/>
            <w:r>
              <w:rPr>
                <w:color w:val="000000"/>
              </w:rPr>
              <w:t>процессе</w:t>
            </w:r>
            <w:proofErr w:type="gramEnd"/>
            <w:r>
              <w:rPr>
                <w:color w:val="000000"/>
              </w:rPr>
              <w:t xml:space="preserve"> ЗАТО Северск, размещаемой в системе «Электронный бюджет» (сайт budjet.gov.ru), согласно требованиям нормативных документов,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trHeight w:val="2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</w:tr>
      <w:tr w:rsidR="00301A66">
        <w:trPr>
          <w:trHeight w:val="42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Итого по подпрограмме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Всего</w:t>
            </w:r>
          </w:p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7 397,96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7 397,96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36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2015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2 046,55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2 046,55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45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2016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1 387,70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1 387,70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4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2017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1 114,30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1 114,30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34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2018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1 224,51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1 224,51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4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2019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1 154,90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1 154,90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44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2020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470,00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470,00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3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</w:pPr>
            <w:proofErr w:type="gramStart"/>
            <w:r>
              <w:rPr>
                <w:color w:val="000000"/>
                <w:szCs w:val="24"/>
              </w:rPr>
              <w:t>2021  (</w:t>
            </w:r>
            <w:proofErr w:type="spellStart"/>
            <w:proofErr w:type="gramEnd"/>
            <w:r>
              <w:t>прог</w:t>
            </w:r>
            <w:proofErr w:type="spellEnd"/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t>нозный</w:t>
            </w:r>
            <w:proofErr w:type="spellEnd"/>
            <w:r>
              <w:t xml:space="preserve"> период)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470,00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470,00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4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gramStart"/>
            <w:r>
              <w:rPr>
                <w:color w:val="000000"/>
                <w:szCs w:val="24"/>
              </w:rPr>
              <w:t>2022  (</w:t>
            </w:r>
            <w:proofErr w:type="spellStart"/>
            <w:proofErr w:type="gramEnd"/>
            <w:r>
              <w:t>прог-нозный</w:t>
            </w:r>
            <w:proofErr w:type="spellEnd"/>
            <w:r>
              <w:t xml:space="preserve"> период)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</w:tbl>
    <w:p w:rsidR="00301A66" w:rsidRDefault="00301A66"/>
    <w:p w:rsidR="00301A66" w:rsidRDefault="00301A66"/>
    <w:p w:rsidR="00301A66" w:rsidRDefault="00301A66"/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  <w:sectPr w:rsidR="00301A66">
          <w:pgSz w:w="16840" w:h="11907" w:orient="landscape" w:code="9"/>
          <w:pgMar w:top="1701" w:right="1134" w:bottom="567" w:left="1134" w:header="357" w:footer="720" w:gutter="0"/>
          <w:pgNumType w:start="1"/>
          <w:cols w:space="720"/>
          <w:titlePg/>
          <w:docGrid w:linePitch="272"/>
        </w:sectPr>
      </w:pPr>
    </w:p>
    <w:p w:rsidR="00301A66" w:rsidRDefault="009D1B50">
      <w:pPr>
        <w:ind w:firstLine="5954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Приложение 14</w:t>
      </w:r>
    </w:p>
    <w:p w:rsidR="00301A66" w:rsidRDefault="009D1B50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к постановлению</w:t>
      </w:r>
    </w:p>
    <w:p w:rsidR="00301A66" w:rsidRDefault="009D1B50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18"/>
          <w:szCs w:val="18"/>
        </w:rPr>
        <w:t>Администрации</w:t>
      </w:r>
      <w:proofErr w:type="gramEnd"/>
      <w:r>
        <w:rPr>
          <w:rFonts w:ascii="Times New Roman" w:hAnsi="Times New Roman"/>
          <w:sz w:val="18"/>
          <w:szCs w:val="18"/>
        </w:rPr>
        <w:t xml:space="preserve"> ЗАТО Северск</w:t>
      </w:r>
    </w:p>
    <w:p w:rsidR="00301A66" w:rsidRDefault="009D1B50">
      <w:pPr>
        <w:spacing w:line="0" w:lineRule="atLeast"/>
        <w:ind w:left="5246"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18"/>
          <w:szCs w:val="18"/>
        </w:rPr>
        <w:t xml:space="preserve">         от ___</w:t>
      </w:r>
      <w:r w:rsidR="00E331F2">
        <w:rPr>
          <w:rFonts w:ascii="Times New Roman" w:hAnsi="Times New Roman"/>
          <w:sz w:val="18"/>
          <w:szCs w:val="18"/>
        </w:rPr>
        <w:t>18.01.2018</w:t>
      </w:r>
      <w:r>
        <w:rPr>
          <w:rFonts w:ascii="Times New Roman" w:hAnsi="Times New Roman"/>
          <w:sz w:val="18"/>
          <w:szCs w:val="18"/>
        </w:rPr>
        <w:t>_____№___</w:t>
      </w:r>
      <w:r w:rsidR="00E331F2">
        <w:rPr>
          <w:rFonts w:ascii="Times New Roman" w:hAnsi="Times New Roman"/>
          <w:sz w:val="18"/>
          <w:szCs w:val="18"/>
        </w:rPr>
        <w:t>12</w:t>
      </w:r>
      <w:r>
        <w:rPr>
          <w:rFonts w:ascii="Times New Roman" w:hAnsi="Times New Roman"/>
          <w:sz w:val="18"/>
          <w:szCs w:val="18"/>
        </w:rPr>
        <w:t>____</w:t>
      </w:r>
    </w:p>
    <w:p w:rsidR="00301A66" w:rsidRDefault="00301A66">
      <w:pPr>
        <w:spacing w:line="0" w:lineRule="atLeast"/>
        <w:rPr>
          <w:rFonts w:ascii="Times New Roman" w:hAnsi="Times New Roman"/>
          <w:sz w:val="16"/>
          <w:szCs w:val="16"/>
        </w:rPr>
      </w:pPr>
    </w:p>
    <w:p w:rsidR="00301A66" w:rsidRDefault="00301A66">
      <w:pPr>
        <w:spacing w:line="0" w:lineRule="atLeast"/>
        <w:jc w:val="center"/>
        <w:rPr>
          <w:rFonts w:ascii="Times New Roman" w:hAnsi="Times New Roman"/>
          <w:sz w:val="16"/>
          <w:szCs w:val="16"/>
        </w:rPr>
      </w:pPr>
    </w:p>
    <w:p w:rsidR="00301A66" w:rsidRDefault="009D1B50">
      <w:pPr>
        <w:jc w:val="center"/>
        <w:rPr>
          <w:rFonts w:ascii="Times New Roman" w:hAnsi="Times New Roman"/>
          <w:color w:val="000000" w:themeColor="text1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ПАСПОРТ </w:t>
      </w:r>
      <w:r>
        <w:rPr>
          <w:rFonts w:ascii="Times New Roman" w:hAnsi="Times New Roman"/>
          <w:sz w:val="18"/>
          <w:szCs w:val="18"/>
        </w:rPr>
        <w:br/>
        <w:t xml:space="preserve">подпрограммы 3 «Обеспечение устойчивости </w:t>
      </w:r>
      <w:proofErr w:type="gramStart"/>
      <w:r>
        <w:rPr>
          <w:rFonts w:ascii="Times New Roman" w:hAnsi="Times New Roman"/>
          <w:sz w:val="18"/>
          <w:szCs w:val="18"/>
        </w:rPr>
        <w:t>бюджета</w:t>
      </w:r>
      <w:proofErr w:type="gramEnd"/>
      <w:r>
        <w:rPr>
          <w:rFonts w:ascii="Times New Roman" w:hAnsi="Times New Roman"/>
          <w:sz w:val="18"/>
          <w:szCs w:val="18"/>
        </w:rPr>
        <w:t xml:space="preserve"> ЗАТО Северск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» </w:t>
      </w:r>
    </w:p>
    <w:p w:rsidR="00301A66" w:rsidRDefault="009D1B50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муниципальной программы «Эффективное управление муниципальными </w:t>
      </w:r>
    </w:p>
    <w:p w:rsidR="00301A66" w:rsidRDefault="009D1B50">
      <w:pPr>
        <w:jc w:val="center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финансами</w:t>
      </w:r>
      <w:proofErr w:type="gramEnd"/>
      <w:r>
        <w:rPr>
          <w:rFonts w:ascii="Times New Roman" w:hAnsi="Times New Roman"/>
          <w:sz w:val="18"/>
          <w:szCs w:val="18"/>
        </w:rPr>
        <w:t xml:space="preserve"> ЗАТО Северск»</w:t>
      </w:r>
    </w:p>
    <w:p w:rsidR="00301A66" w:rsidRDefault="00301A66">
      <w:pPr>
        <w:rPr>
          <w:color w:val="000000" w:themeColor="text1"/>
          <w:sz w:val="18"/>
          <w:szCs w:val="18"/>
        </w:rPr>
      </w:pPr>
    </w:p>
    <w:tbl>
      <w:tblPr>
        <w:tblW w:w="1176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18"/>
        <w:gridCol w:w="992"/>
        <w:gridCol w:w="992"/>
        <w:gridCol w:w="416"/>
        <w:gridCol w:w="435"/>
        <w:gridCol w:w="273"/>
        <w:gridCol w:w="709"/>
        <w:gridCol w:w="10"/>
        <w:gridCol w:w="699"/>
        <w:gridCol w:w="142"/>
        <w:gridCol w:w="9"/>
        <w:gridCol w:w="558"/>
        <w:gridCol w:w="283"/>
        <w:gridCol w:w="10"/>
        <w:gridCol w:w="415"/>
        <w:gridCol w:w="577"/>
        <w:gridCol w:w="132"/>
        <w:gridCol w:w="709"/>
        <w:gridCol w:w="10"/>
        <w:gridCol w:w="850"/>
        <w:gridCol w:w="851"/>
        <w:gridCol w:w="426"/>
        <w:gridCol w:w="851"/>
      </w:tblGrid>
      <w:tr w:rsidR="00301A66">
        <w:trPr>
          <w:gridAfter w:val="2"/>
          <w:wAfter w:w="1277" w:type="dxa"/>
          <w:trHeight w:val="44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Наименование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подпрограм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-мы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3</w:t>
            </w:r>
          </w:p>
        </w:tc>
        <w:tc>
          <w:tcPr>
            <w:tcW w:w="90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Обеспечение устойчивости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бюджета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ЗАТО Северск</w:t>
            </w:r>
          </w:p>
        </w:tc>
      </w:tr>
      <w:tr w:rsidR="00301A66">
        <w:trPr>
          <w:gridAfter w:val="2"/>
          <w:wAfter w:w="1277" w:type="dxa"/>
          <w:trHeight w:val="6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Срок реализации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подпрограм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-мы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3</w:t>
            </w:r>
          </w:p>
        </w:tc>
        <w:tc>
          <w:tcPr>
            <w:tcW w:w="90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2015 - 2020 годы </w:t>
            </w:r>
          </w:p>
        </w:tc>
      </w:tr>
      <w:tr w:rsidR="00301A66">
        <w:trPr>
          <w:gridAfter w:val="2"/>
          <w:wAfter w:w="1277" w:type="dxa"/>
          <w:trHeight w:val="63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Ответствен-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исполнитель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подпрограм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-мы 3</w:t>
            </w:r>
          </w:p>
        </w:tc>
        <w:tc>
          <w:tcPr>
            <w:tcW w:w="90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Финансовое управление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Администрации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ЗАТО Северск</w:t>
            </w:r>
          </w:p>
        </w:tc>
      </w:tr>
      <w:tr w:rsidR="00301A66">
        <w:trPr>
          <w:gridAfter w:val="2"/>
          <w:wAfter w:w="1277" w:type="dxa"/>
          <w:trHeight w:val="4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Участники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подпрограм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-мы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3</w:t>
            </w:r>
          </w:p>
        </w:tc>
        <w:tc>
          <w:tcPr>
            <w:tcW w:w="90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Финансовое управление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Администрации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ЗАТО Северск</w:t>
            </w:r>
          </w:p>
        </w:tc>
      </w:tr>
      <w:tr w:rsidR="00301A66">
        <w:trPr>
          <w:gridAfter w:val="2"/>
          <w:wAfter w:w="1277" w:type="dxa"/>
          <w:trHeight w:val="44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Цель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подпрограм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-мы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3</w:t>
            </w:r>
          </w:p>
        </w:tc>
        <w:tc>
          <w:tcPr>
            <w:tcW w:w="90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Обеспечение сбалансированности и недопущение превышения ограничений по размеру муниципального долга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бюджета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ЗАТО Северск</w:t>
            </w:r>
          </w:p>
        </w:tc>
      </w:tr>
      <w:tr w:rsidR="00301A66">
        <w:trPr>
          <w:gridAfter w:val="2"/>
          <w:wAfter w:w="1277" w:type="dxa"/>
          <w:trHeight w:val="372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Показатели цели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подпрограм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-мы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3 и их значения (по годам реализации)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Показатели цели, единица измерения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 год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год (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прог-нозный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пери-од)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год (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прог-нозный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пери-од)</w:t>
            </w:r>
          </w:p>
        </w:tc>
      </w:tr>
      <w:tr w:rsidR="00301A66">
        <w:trPr>
          <w:gridAfter w:val="2"/>
          <w:wAfter w:w="1277" w:type="dxa"/>
          <w:trHeight w:val="983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 Отношение стоимости прямого долга к уровню ключевой ставки Банка России, доля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0,96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1,22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01A66">
        <w:trPr>
          <w:gridAfter w:val="2"/>
          <w:wAfter w:w="1277" w:type="dxa"/>
          <w:trHeight w:val="983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 Доля просроченных долговых обязательств в объеме долга,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01A66">
        <w:trPr>
          <w:gridAfter w:val="2"/>
          <w:wAfter w:w="1277" w:type="dxa"/>
          <w:trHeight w:val="154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 Отношение объема краткосрочного долга к доходам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бюджета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ЗАТО Северск без учета безвозмездных поступлений,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</w:p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более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более </w:t>
            </w:r>
          </w:p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01A66">
        <w:trPr>
          <w:gridAfter w:val="2"/>
          <w:wAfter w:w="1277" w:type="dxa"/>
          <w:trHeight w:val="91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 Отношение суммы остатков на едином счете бюджета к общей сумме расходов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6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3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более </w:t>
            </w:r>
          </w:p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01A66">
        <w:trPr>
          <w:gridAfter w:val="2"/>
          <w:wAfter w:w="1277" w:type="dxa"/>
          <w:trHeight w:val="43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Задачи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подпрограм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-мы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3</w:t>
            </w:r>
          </w:p>
        </w:tc>
        <w:tc>
          <w:tcPr>
            <w:tcW w:w="90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1.Эффективное управление муниципальным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долгом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ЗАТО Северск</w:t>
            </w:r>
          </w:p>
        </w:tc>
      </w:tr>
      <w:tr w:rsidR="00301A66">
        <w:trPr>
          <w:gridAfter w:val="2"/>
          <w:wAfter w:w="1277" w:type="dxa"/>
          <w:trHeight w:val="89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Ведомствен-ные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целевые программы, входящие в состав подпрограммы</w:t>
            </w:r>
          </w:p>
        </w:tc>
        <w:tc>
          <w:tcPr>
            <w:tcW w:w="90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ВЦП «Эффективное управление муниципальным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долгом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ЗАТО Северск»</w:t>
            </w: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01A66">
        <w:trPr>
          <w:gridAfter w:val="2"/>
          <w:wAfter w:w="1277" w:type="dxa"/>
          <w:trHeight w:val="117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r>
              <w:rPr>
                <w:rFonts w:ascii="Times New Roman" w:hAnsi="Times New Roman"/>
                <w:sz w:val="18"/>
                <w:szCs w:val="18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финансирова-ния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подпрограммы 3, всего, 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т.ч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по годам ее реализации,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тыс.руб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Источ-ники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 год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2016 </w:t>
            </w:r>
          </w:p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2019 </w:t>
            </w:r>
          </w:p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год (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прог-нозный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год (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прог-нозный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</w:tr>
      <w:tr w:rsidR="00301A66">
        <w:trPr>
          <w:gridAfter w:val="2"/>
          <w:wAfter w:w="1277" w:type="dxa"/>
          <w:trHeight w:val="184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Местный бюджет</w:t>
            </w:r>
          </w:p>
          <w:p w:rsidR="00301A66" w:rsidRDefault="00301A6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45 791,44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3 397,88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4 597,94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5 882,50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8 580,60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15 265,73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8 066,79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8 040,23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301A66">
        <w:trPr>
          <w:gridAfter w:val="2"/>
          <w:wAfter w:w="1277" w:type="dxa"/>
          <w:trHeight w:val="184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Другие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источ-ники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распи-сать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):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301A66">
        <w:trPr>
          <w:gridAfter w:val="2"/>
          <w:wAfter w:w="1277" w:type="dxa"/>
          <w:trHeight w:val="184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федераль-ный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бюджет (по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согласо-ванию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(прогноз)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ind w:left="-6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301A66">
        <w:trPr>
          <w:trHeight w:val="405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бюджет Томской области (по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согласова-нию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(прогноз)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426" w:type="dxa"/>
            <w:vAlign w:val="center"/>
          </w:tcPr>
          <w:p w:rsidR="00301A66" w:rsidRDefault="00301A6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301A66">
        <w:trPr>
          <w:trHeight w:val="360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внебюд-жетные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источни-ки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(по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согласо-ванию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прог-ноз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426" w:type="dxa"/>
            <w:vAlign w:val="center"/>
          </w:tcPr>
          <w:p w:rsidR="00301A66" w:rsidRDefault="00301A6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01A66" w:rsidRDefault="009D1B5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301A66">
        <w:trPr>
          <w:gridAfter w:val="2"/>
          <w:wAfter w:w="1277" w:type="dxa"/>
          <w:trHeight w:val="383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45 791,44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3 397,88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4 597,94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5 882,50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8 580,60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15 265,73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8 066,79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8 040,23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301A66">
        <w:trPr>
          <w:gridAfter w:val="2"/>
          <w:wAfter w:w="1277" w:type="dxa"/>
          <w:trHeight w:val="315"/>
        </w:trPr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66" w:rsidRDefault="00301A66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66" w:rsidRDefault="00301A66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66" w:rsidRDefault="00301A66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66" w:rsidRDefault="00301A66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66" w:rsidRDefault="00301A66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66" w:rsidRDefault="00301A66">
            <w:pPr>
              <w:rPr>
                <w:rFonts w:ascii="Times New Roman" w:hAnsi="Times New Roman"/>
              </w:rPr>
            </w:pPr>
          </w:p>
        </w:tc>
      </w:tr>
    </w:tbl>
    <w:p w:rsidR="00301A66" w:rsidRDefault="00301A66"/>
    <w:p w:rsidR="00301A66" w:rsidRDefault="00301A66"/>
    <w:p w:rsidR="00301A66" w:rsidRDefault="00301A66"/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  <w:sectPr w:rsidR="00301A66">
          <w:pgSz w:w="11907" w:h="16840" w:code="9"/>
          <w:pgMar w:top="1134" w:right="567" w:bottom="1134" w:left="1701" w:header="357" w:footer="720" w:gutter="0"/>
          <w:pgNumType w:start="1"/>
          <w:cols w:space="720"/>
          <w:titlePg/>
          <w:docGrid w:linePitch="272"/>
        </w:sectPr>
      </w:pPr>
    </w:p>
    <w:p w:rsidR="00301A66" w:rsidRDefault="009D1B50">
      <w:pPr>
        <w:pStyle w:val="formattexttopleveltext"/>
        <w:spacing w:before="0" w:beforeAutospacing="0" w:after="0" w:afterAutospacing="0"/>
        <w:ind w:firstLine="10773"/>
        <w:rPr>
          <w:sz w:val="20"/>
          <w:szCs w:val="20"/>
        </w:rPr>
      </w:pPr>
      <w:r>
        <w:rPr>
          <w:sz w:val="20"/>
          <w:szCs w:val="20"/>
        </w:rPr>
        <w:t>Приложение 15</w:t>
      </w:r>
    </w:p>
    <w:p w:rsidR="00301A66" w:rsidRDefault="009D1B50">
      <w:pPr>
        <w:pStyle w:val="formattexttopleveltext"/>
        <w:spacing w:before="0" w:beforeAutospacing="0" w:after="0" w:afterAutospacing="0"/>
        <w:ind w:firstLine="10800"/>
        <w:rPr>
          <w:sz w:val="20"/>
          <w:szCs w:val="20"/>
        </w:rPr>
      </w:pPr>
      <w:r>
        <w:rPr>
          <w:sz w:val="20"/>
          <w:szCs w:val="20"/>
        </w:rPr>
        <w:t xml:space="preserve">к постановлению </w:t>
      </w:r>
    </w:p>
    <w:p w:rsidR="00301A66" w:rsidRDefault="009D1B50">
      <w:pPr>
        <w:pStyle w:val="formattexttopleveltext"/>
        <w:spacing w:before="0" w:beforeAutospacing="0" w:after="0" w:afterAutospacing="0"/>
        <w:ind w:firstLine="10800"/>
        <w:rPr>
          <w:sz w:val="20"/>
          <w:szCs w:val="20"/>
        </w:rPr>
      </w:pPr>
      <w:proofErr w:type="gramStart"/>
      <w:r>
        <w:rPr>
          <w:sz w:val="20"/>
          <w:szCs w:val="20"/>
        </w:rPr>
        <w:t>Администрации</w:t>
      </w:r>
      <w:proofErr w:type="gramEnd"/>
      <w:r>
        <w:rPr>
          <w:sz w:val="20"/>
          <w:szCs w:val="20"/>
        </w:rPr>
        <w:t xml:space="preserve"> ЗАТО Северск </w:t>
      </w:r>
    </w:p>
    <w:p w:rsidR="00301A66" w:rsidRDefault="009D1B50">
      <w:pPr>
        <w:pStyle w:val="formattexttopleveltext"/>
        <w:spacing w:before="0" w:beforeAutospacing="0" w:after="0" w:afterAutospacing="0"/>
        <w:ind w:firstLine="10800"/>
        <w:rPr>
          <w:sz w:val="20"/>
          <w:szCs w:val="20"/>
        </w:rPr>
      </w:pPr>
      <w:r>
        <w:rPr>
          <w:sz w:val="20"/>
          <w:szCs w:val="20"/>
        </w:rPr>
        <w:t>от__</w:t>
      </w:r>
      <w:r w:rsidR="00E331F2">
        <w:rPr>
          <w:sz w:val="20"/>
          <w:szCs w:val="20"/>
        </w:rPr>
        <w:t>18.01.2019</w:t>
      </w:r>
      <w:r>
        <w:rPr>
          <w:sz w:val="20"/>
          <w:szCs w:val="20"/>
        </w:rPr>
        <w:t>_____ №_______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0"/>
        <w:gridCol w:w="266"/>
        <w:gridCol w:w="992"/>
        <w:gridCol w:w="592"/>
        <w:gridCol w:w="703"/>
        <w:gridCol w:w="851"/>
        <w:gridCol w:w="851"/>
        <w:gridCol w:w="423"/>
        <w:gridCol w:w="427"/>
        <w:gridCol w:w="46"/>
        <w:gridCol w:w="805"/>
        <w:gridCol w:w="329"/>
        <w:gridCol w:w="521"/>
        <w:gridCol w:w="755"/>
        <w:gridCol w:w="97"/>
        <w:gridCol w:w="851"/>
        <w:gridCol w:w="186"/>
        <w:gridCol w:w="673"/>
        <w:gridCol w:w="177"/>
        <w:gridCol w:w="673"/>
        <w:gridCol w:w="319"/>
        <w:gridCol w:w="532"/>
        <w:gridCol w:w="992"/>
        <w:gridCol w:w="992"/>
        <w:gridCol w:w="1418"/>
      </w:tblGrid>
      <w:tr w:rsidR="00301A66">
        <w:trPr>
          <w:trHeight w:val="769"/>
        </w:trPr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213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СВЕДЕНИЯ </w:t>
            </w:r>
            <w:r>
              <w:rPr>
                <w:color w:val="000000"/>
                <w:szCs w:val="24"/>
              </w:rPr>
              <w:br/>
              <w:t>о составе и значениях целевых показателей (индикаторов) результативности подпрограммы 3</w:t>
            </w: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«Обеспечение устойчивости </w:t>
            </w:r>
            <w:proofErr w:type="gramStart"/>
            <w:r>
              <w:rPr>
                <w:color w:val="000000"/>
                <w:szCs w:val="24"/>
              </w:rPr>
              <w:t>бюджета</w:t>
            </w:r>
            <w:proofErr w:type="gramEnd"/>
            <w:r>
              <w:rPr>
                <w:color w:val="000000"/>
                <w:szCs w:val="24"/>
              </w:rPr>
              <w:t xml:space="preserve"> ЗАТО Северск» муниципальной программы </w:t>
            </w: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«Эффективное управление муниципальными </w:t>
            </w:r>
            <w:proofErr w:type="gramStart"/>
            <w:r>
              <w:rPr>
                <w:color w:val="000000"/>
              </w:rPr>
              <w:t>финансами</w:t>
            </w:r>
            <w:proofErr w:type="gramEnd"/>
            <w:r>
              <w:rPr>
                <w:color w:val="000000"/>
              </w:rPr>
              <w:t xml:space="preserve"> ЗАТО Северск»</w:t>
            </w:r>
          </w:p>
        </w:tc>
      </w:tr>
      <w:tr w:rsidR="00301A66">
        <w:trPr>
          <w:trHeight w:val="39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25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Таблица 1</w:t>
            </w:r>
          </w:p>
        </w:tc>
      </w:tr>
      <w:tr w:rsidR="00301A66">
        <w:trPr>
          <w:trHeight w:val="390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№ п/п</w:t>
            </w:r>
          </w:p>
        </w:tc>
        <w:tc>
          <w:tcPr>
            <w:tcW w:w="1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Еди-ница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изме</w:t>
            </w:r>
            <w:proofErr w:type="spellEnd"/>
            <w:r>
              <w:rPr>
                <w:color w:val="000000"/>
                <w:szCs w:val="24"/>
              </w:rPr>
              <w:t>-ре-</w:t>
            </w:r>
            <w:proofErr w:type="spellStart"/>
            <w:r>
              <w:rPr>
                <w:color w:val="000000"/>
                <w:szCs w:val="24"/>
              </w:rPr>
              <w:t>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639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Значения целевых показателей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Перио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дич-ность</w:t>
            </w:r>
            <w:proofErr w:type="spellEnd"/>
            <w:r>
              <w:rPr>
                <w:color w:val="000000"/>
                <w:szCs w:val="24"/>
              </w:rPr>
              <w:t xml:space="preserve"> сбора данных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Метод сбора информации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gramStart"/>
            <w:r>
              <w:rPr>
                <w:color w:val="000000"/>
                <w:szCs w:val="24"/>
              </w:rPr>
              <w:t>Ответствен-</w:t>
            </w:r>
            <w:proofErr w:type="spellStart"/>
            <w:r>
              <w:rPr>
                <w:color w:val="000000"/>
                <w:szCs w:val="24"/>
              </w:rPr>
              <w:t>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 сбор данных по показателю</w:t>
            </w:r>
          </w:p>
        </w:tc>
      </w:tr>
      <w:tr w:rsidR="00301A66">
        <w:trPr>
          <w:trHeight w:val="64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2014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2015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2016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2017 год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2018 </w:t>
            </w:r>
          </w:p>
          <w:p w:rsidR="00301A66" w:rsidRDefault="009D1B50">
            <w:pPr>
              <w:jc w:val="center"/>
            </w:pPr>
            <w:r>
              <w:rPr>
                <w:color w:val="000000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</w:pPr>
            <w:r>
              <w:rPr>
                <w:color w:val="000000"/>
                <w:szCs w:val="24"/>
              </w:rPr>
              <w:t>2019 год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2020 год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</w:rPr>
              <w:t>2021 год (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прог-ноз</w:t>
            </w:r>
            <w:proofErr w:type="gramEnd"/>
            <w:r>
              <w:rPr>
                <w:rFonts w:ascii="Times New Roman" w:hAnsi="Times New Roman"/>
              </w:rPr>
              <w:t>-ный</w:t>
            </w:r>
            <w:proofErr w:type="spellEnd"/>
            <w:r>
              <w:rPr>
                <w:rFonts w:ascii="Times New Roman" w:hAnsi="Times New Roman"/>
              </w:rPr>
              <w:t xml:space="preserve"> пери-од)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год (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прог-ноз</w:t>
            </w:r>
            <w:proofErr w:type="gramEnd"/>
            <w:r>
              <w:rPr>
                <w:rFonts w:ascii="Times New Roman" w:hAnsi="Times New Roman"/>
              </w:rPr>
              <w:t>-ный</w:t>
            </w:r>
            <w:proofErr w:type="spellEnd"/>
            <w:r>
              <w:rPr>
                <w:rFonts w:ascii="Times New Roman" w:hAnsi="Times New Roman"/>
              </w:rPr>
              <w:t xml:space="preserve"> пери-од)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</w:tr>
      <w:tr w:rsidR="00301A66">
        <w:trPr>
          <w:trHeight w:val="204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301A66">
        <w:trPr>
          <w:trHeight w:val="390"/>
        </w:trPr>
        <w:tc>
          <w:tcPr>
            <w:tcW w:w="15041" w:type="dxa"/>
            <w:gridSpan w:val="2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Показатели подпрограммы 3 «Обеспечение устойчивости </w:t>
            </w:r>
            <w:proofErr w:type="gramStart"/>
            <w:r>
              <w:rPr>
                <w:szCs w:val="24"/>
              </w:rPr>
              <w:t>бюджета</w:t>
            </w:r>
            <w:proofErr w:type="gramEnd"/>
            <w:r>
              <w:rPr>
                <w:szCs w:val="24"/>
              </w:rPr>
              <w:t xml:space="preserve"> ЗАТО Северск»</w:t>
            </w:r>
          </w:p>
        </w:tc>
      </w:tr>
      <w:tr w:rsidR="00301A66">
        <w:trPr>
          <w:trHeight w:val="1961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</w:p>
        </w:tc>
        <w:tc>
          <w:tcPr>
            <w:tcW w:w="1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Отношение стоимости прямого долга к уровню ключевой ставки Банка России</w:t>
            </w: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0,96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0,96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0,96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0,96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1,22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1,22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1,22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1,22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Еже-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квар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тально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Перио-дическая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отчет-</w:t>
            </w:r>
            <w:proofErr w:type="spellStart"/>
            <w:r>
              <w:rPr>
                <w:color w:val="000000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 w:rsidR="00301A66">
        <w:trPr>
          <w:trHeight w:val="1409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</w:t>
            </w:r>
          </w:p>
        </w:tc>
        <w:tc>
          <w:tcPr>
            <w:tcW w:w="1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Доля просроченных долговых обязательств в объеме долга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Еже-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квар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тально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Перио-дическая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отчет-</w:t>
            </w:r>
            <w:proofErr w:type="spellStart"/>
            <w:r>
              <w:rPr>
                <w:color w:val="000000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 w:rsidR="00301A66">
        <w:trPr>
          <w:trHeight w:val="24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301A66">
        <w:trPr>
          <w:trHeight w:val="157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3.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Отношение объема краткосрочного долга к доходам </w:t>
            </w:r>
            <w:proofErr w:type="gramStart"/>
            <w:r>
              <w:rPr>
                <w:szCs w:val="24"/>
              </w:rPr>
              <w:t>бюджета</w:t>
            </w:r>
            <w:proofErr w:type="gramEnd"/>
            <w:r>
              <w:rPr>
                <w:szCs w:val="24"/>
              </w:rPr>
              <w:t xml:space="preserve"> ЗАТО Северск без учета безвозмездных поступлений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Еже-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квар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тально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Перио-дическая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отчет-</w:t>
            </w:r>
            <w:proofErr w:type="spellStart"/>
            <w:r>
              <w:rPr>
                <w:color w:val="000000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 w:rsidR="00301A66">
        <w:trPr>
          <w:trHeight w:val="157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4.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Отношение суммы остатков на едином счете бюджета к общей сумме расходов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более 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более 3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более 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более 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Еже-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квар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тально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Перио-дическая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отчет-</w:t>
            </w:r>
            <w:proofErr w:type="spellStart"/>
            <w:r>
              <w:rPr>
                <w:color w:val="000000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 w:rsidR="00301A66">
        <w:trPr>
          <w:trHeight w:val="415"/>
        </w:trPr>
        <w:tc>
          <w:tcPr>
            <w:tcW w:w="1504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szCs w:val="24"/>
              </w:rPr>
              <w:t xml:space="preserve">Показатели задачи 1 «Эффективное управление муниципальным </w:t>
            </w:r>
            <w:proofErr w:type="gramStart"/>
            <w:r>
              <w:rPr>
                <w:szCs w:val="24"/>
              </w:rPr>
              <w:t>долгом</w:t>
            </w:r>
            <w:proofErr w:type="gramEnd"/>
            <w:r>
              <w:rPr>
                <w:szCs w:val="24"/>
              </w:rPr>
              <w:t xml:space="preserve"> ЗАТО Северск» подпрограммы 3 </w:t>
            </w:r>
          </w:p>
        </w:tc>
      </w:tr>
      <w:tr w:rsidR="00301A66">
        <w:trPr>
          <w:trHeight w:val="157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Отношение стоимости прямого долга к уровню ключевой ставки Банка России</w:t>
            </w: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0,96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0,96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0,96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0,96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1,22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1,22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1,22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1,22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Еже-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квар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тально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Перио-дическая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отчет-</w:t>
            </w:r>
            <w:proofErr w:type="spellStart"/>
            <w:r>
              <w:rPr>
                <w:color w:val="000000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 w:rsidR="00301A66">
        <w:trPr>
          <w:trHeight w:val="157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1.2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Доля просроченных долговых обязательств в объеме долга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Еже-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квар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тально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Перио-дическая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отчет-</w:t>
            </w:r>
            <w:proofErr w:type="spellStart"/>
            <w:r>
              <w:rPr>
                <w:color w:val="000000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 w:rsidR="00301A66">
        <w:trPr>
          <w:trHeight w:val="157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1.3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Отношение объема краткосрочного долга к доходам </w:t>
            </w:r>
            <w:proofErr w:type="gramStart"/>
            <w:r>
              <w:rPr>
                <w:szCs w:val="24"/>
              </w:rPr>
              <w:t>бюджета</w:t>
            </w:r>
            <w:proofErr w:type="gramEnd"/>
            <w:r>
              <w:rPr>
                <w:szCs w:val="24"/>
              </w:rPr>
              <w:t xml:space="preserve"> ЗАТО Северск без учета безвозмездных поступлений</w:t>
            </w: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Еже-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квар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тально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Перио-дическая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отчет-</w:t>
            </w:r>
            <w:proofErr w:type="spellStart"/>
            <w:r>
              <w:rPr>
                <w:color w:val="000000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 w:rsidR="00301A66">
        <w:trPr>
          <w:trHeight w:val="27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301A66">
        <w:trPr>
          <w:trHeight w:val="157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1.4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>Отношение суммы остатков на едином счете бюджета к общей сумме расходов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более 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более 3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более 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Не более 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Еже-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квар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тально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Перио-дическая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отчет-</w:t>
            </w:r>
            <w:proofErr w:type="spellStart"/>
            <w:r>
              <w:rPr>
                <w:color w:val="000000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</w:tbl>
    <w:p w:rsidR="00301A66" w:rsidRDefault="00301A66"/>
    <w:p w:rsidR="00301A66" w:rsidRDefault="00301A66"/>
    <w:p w:rsidR="00301A66" w:rsidRDefault="00301A66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 w:rsidR="00301A66" w:rsidRDefault="00301A66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9D1B50">
      <w:pPr>
        <w:pStyle w:val="formattexttopleveltext"/>
        <w:spacing w:before="0" w:beforeAutospacing="0" w:after="0" w:afterAutospacing="0"/>
        <w:ind w:firstLine="10800"/>
        <w:rPr>
          <w:sz w:val="20"/>
          <w:szCs w:val="20"/>
        </w:rPr>
      </w:pPr>
      <w:r>
        <w:rPr>
          <w:sz w:val="20"/>
          <w:szCs w:val="20"/>
        </w:rPr>
        <w:t>Приложение 16</w:t>
      </w:r>
    </w:p>
    <w:p w:rsidR="00301A66" w:rsidRDefault="009D1B50">
      <w:pPr>
        <w:pStyle w:val="formattexttopleveltext"/>
        <w:spacing w:before="0" w:beforeAutospacing="0" w:after="0" w:afterAutospacing="0"/>
        <w:ind w:firstLine="10800"/>
        <w:rPr>
          <w:sz w:val="20"/>
          <w:szCs w:val="20"/>
        </w:rPr>
      </w:pPr>
      <w:r>
        <w:rPr>
          <w:sz w:val="20"/>
          <w:szCs w:val="20"/>
        </w:rPr>
        <w:t xml:space="preserve">к постановлению </w:t>
      </w:r>
    </w:p>
    <w:p w:rsidR="00301A66" w:rsidRDefault="009D1B50">
      <w:pPr>
        <w:pStyle w:val="formattexttopleveltext"/>
        <w:spacing w:before="0" w:beforeAutospacing="0" w:after="0" w:afterAutospacing="0"/>
        <w:ind w:firstLine="10800"/>
        <w:rPr>
          <w:sz w:val="20"/>
          <w:szCs w:val="20"/>
        </w:rPr>
      </w:pPr>
      <w:proofErr w:type="gramStart"/>
      <w:r>
        <w:rPr>
          <w:sz w:val="20"/>
          <w:szCs w:val="20"/>
        </w:rPr>
        <w:t>Администрации</w:t>
      </w:r>
      <w:proofErr w:type="gramEnd"/>
      <w:r>
        <w:rPr>
          <w:sz w:val="20"/>
          <w:szCs w:val="20"/>
        </w:rPr>
        <w:t xml:space="preserve"> ЗАТО Северск </w:t>
      </w:r>
    </w:p>
    <w:p w:rsidR="00301A66" w:rsidRDefault="009D1B50">
      <w:pPr>
        <w:pStyle w:val="formattexttopleveltext"/>
        <w:spacing w:before="0" w:beforeAutospacing="0" w:after="0" w:afterAutospacing="0"/>
        <w:ind w:firstLine="10800"/>
        <w:rPr>
          <w:sz w:val="20"/>
          <w:szCs w:val="20"/>
        </w:rPr>
      </w:pPr>
      <w:r>
        <w:rPr>
          <w:sz w:val="20"/>
          <w:szCs w:val="20"/>
        </w:rPr>
        <w:t>от__</w:t>
      </w:r>
      <w:r w:rsidR="00E331F2">
        <w:rPr>
          <w:sz w:val="20"/>
          <w:szCs w:val="20"/>
        </w:rPr>
        <w:t>18.01.2019</w:t>
      </w:r>
      <w:r>
        <w:rPr>
          <w:sz w:val="20"/>
          <w:szCs w:val="20"/>
        </w:rPr>
        <w:t>______№ __</w:t>
      </w:r>
      <w:r w:rsidR="00E331F2">
        <w:rPr>
          <w:sz w:val="20"/>
          <w:szCs w:val="20"/>
        </w:rPr>
        <w:t>12</w:t>
      </w:r>
      <w:r>
        <w:rPr>
          <w:sz w:val="20"/>
          <w:szCs w:val="20"/>
        </w:rPr>
        <w:t>_______</w:t>
      </w:r>
    </w:p>
    <w:tbl>
      <w:tblPr>
        <w:tblW w:w="15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7"/>
        <w:gridCol w:w="1898"/>
        <w:gridCol w:w="1032"/>
        <w:gridCol w:w="1039"/>
        <w:gridCol w:w="1134"/>
        <w:gridCol w:w="220"/>
        <w:gridCol w:w="1056"/>
        <w:gridCol w:w="269"/>
        <w:gridCol w:w="865"/>
        <w:gridCol w:w="371"/>
        <w:gridCol w:w="763"/>
        <w:gridCol w:w="1417"/>
        <w:gridCol w:w="3261"/>
        <w:gridCol w:w="1275"/>
      </w:tblGrid>
      <w:tr w:rsidR="00301A66">
        <w:trPr>
          <w:trHeight w:val="338"/>
        </w:trPr>
        <w:tc>
          <w:tcPr>
            <w:tcW w:w="1508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ПЕРЕЧЕНЬ</w:t>
            </w:r>
          </w:p>
        </w:tc>
      </w:tr>
      <w:tr w:rsidR="00301A66">
        <w:trPr>
          <w:trHeight w:val="720"/>
        </w:trPr>
        <w:tc>
          <w:tcPr>
            <w:tcW w:w="1508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  <w:szCs w:val="24"/>
              </w:rPr>
              <w:t xml:space="preserve">ведомственных целевых программ, основных мероприятий и ресурсное обеспечение </w:t>
            </w:r>
            <w:r>
              <w:rPr>
                <w:color w:val="000000"/>
                <w:szCs w:val="24"/>
              </w:rPr>
              <w:br/>
              <w:t xml:space="preserve">подпрограммы 3 «Обеспечение устойчивости </w:t>
            </w:r>
            <w:proofErr w:type="gramStart"/>
            <w:r>
              <w:rPr>
                <w:color w:val="000000"/>
                <w:szCs w:val="24"/>
              </w:rPr>
              <w:t>бюджета</w:t>
            </w:r>
            <w:proofErr w:type="gramEnd"/>
            <w:r>
              <w:rPr>
                <w:color w:val="000000"/>
                <w:szCs w:val="24"/>
              </w:rPr>
              <w:t xml:space="preserve"> ЗАТО Северск» муниципальной программы </w:t>
            </w:r>
            <w:r>
              <w:rPr>
                <w:rFonts w:ascii="Times New Roman" w:hAnsi="Times New Roman"/>
              </w:rPr>
              <w:t xml:space="preserve">«Эффективное управление </w:t>
            </w: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rFonts w:ascii="Times New Roman" w:hAnsi="Times New Roman"/>
              </w:rPr>
              <w:t xml:space="preserve">муниципальными </w:t>
            </w:r>
            <w:proofErr w:type="gramStart"/>
            <w:r>
              <w:rPr>
                <w:rFonts w:ascii="Times New Roman" w:hAnsi="Times New Roman"/>
              </w:rPr>
              <w:t>финансами</w:t>
            </w:r>
            <w:proofErr w:type="gramEnd"/>
            <w:r>
              <w:rPr>
                <w:rFonts w:ascii="Times New Roman" w:hAnsi="Times New Roman"/>
              </w:rPr>
              <w:t xml:space="preserve"> ЗАТО Северск»</w:t>
            </w:r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</w:tr>
      <w:tr w:rsidR="00301A66">
        <w:trPr>
          <w:trHeight w:val="372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763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ind w:left="-958" w:firstLine="141"/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                   Таблица 2                                                        </w:t>
            </w:r>
          </w:p>
        </w:tc>
      </w:tr>
      <w:tr w:rsidR="00301A66">
        <w:trPr>
          <w:trHeight w:val="1358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№ п/п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 подпрограммы, задачи подпрограммы, ВЦП (основного мероприятия) муниципальной программы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color w:val="000000"/>
                <w:szCs w:val="24"/>
              </w:rPr>
              <w:t>реали-зации</w:t>
            </w:r>
            <w:proofErr w:type="spellEnd"/>
            <w:proofErr w:type="gramEnd"/>
            <w:r>
              <w:rPr>
                <w:color w:val="000000"/>
                <w:szCs w:val="24"/>
              </w:rPr>
              <w:t>, год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Объем </w:t>
            </w:r>
            <w:proofErr w:type="spellStart"/>
            <w:proofErr w:type="gramStart"/>
            <w:r>
              <w:rPr>
                <w:color w:val="000000"/>
                <w:szCs w:val="24"/>
              </w:rPr>
              <w:t>финанси-рования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тыс.руб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 том числе за счет средств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Участник/</w:t>
            </w:r>
            <w:r>
              <w:rPr>
                <w:color w:val="000000"/>
                <w:szCs w:val="24"/>
              </w:rPr>
              <w:br/>
              <w:t>участники мероприятия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Показатели конечного результата ВЦП (основного мероприятия), показатели непосредственного результата мероприятий, входящих в состав основного мероприятия, по годам реализации</w:t>
            </w:r>
          </w:p>
        </w:tc>
      </w:tr>
      <w:tr w:rsidR="00301A66">
        <w:trPr>
          <w:trHeight w:val="1020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федераль-ного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бюджета </w:t>
            </w: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(по </w:t>
            </w:r>
            <w:proofErr w:type="spellStart"/>
            <w:proofErr w:type="gramStart"/>
            <w:r>
              <w:rPr>
                <w:color w:val="000000"/>
                <w:szCs w:val="24"/>
              </w:rPr>
              <w:t>согласо-ванию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(прогноз)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областного бюджета (по </w:t>
            </w:r>
            <w:proofErr w:type="spellStart"/>
            <w:proofErr w:type="gramStart"/>
            <w:r>
              <w:rPr>
                <w:color w:val="000000"/>
                <w:szCs w:val="24"/>
              </w:rPr>
              <w:t>согласо-ванию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(прогноз)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местного бюджета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внебюд-жетных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источни</w:t>
            </w:r>
            <w:proofErr w:type="spellEnd"/>
            <w:r>
              <w:rPr>
                <w:color w:val="000000"/>
                <w:szCs w:val="24"/>
              </w:rPr>
              <w:t xml:space="preserve">-ков (по </w:t>
            </w:r>
            <w:proofErr w:type="spellStart"/>
            <w:r>
              <w:rPr>
                <w:color w:val="000000"/>
                <w:szCs w:val="24"/>
              </w:rPr>
              <w:t>согласо-ванию</w:t>
            </w:r>
            <w:proofErr w:type="spellEnd"/>
            <w:r>
              <w:rPr>
                <w:color w:val="000000"/>
                <w:szCs w:val="24"/>
              </w:rPr>
              <w:t xml:space="preserve"> (прогноз)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 и единица измерения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значения по годам реализации</w:t>
            </w:r>
          </w:p>
        </w:tc>
      </w:tr>
      <w:tr w:rsidR="00301A66">
        <w:trPr>
          <w:trHeight w:val="25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</w:pPr>
            <w: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</w:pPr>
            <w:r>
              <w:t>11</w:t>
            </w:r>
          </w:p>
        </w:tc>
      </w:tr>
      <w:tr w:rsidR="00301A66">
        <w:trPr>
          <w:trHeight w:val="25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1.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outlineLvl w:val="0"/>
            </w:pPr>
            <w:r>
              <w:rPr>
                <w:color w:val="000000"/>
                <w:szCs w:val="24"/>
              </w:rPr>
              <w:t xml:space="preserve">Задача 1 «Эффективное управление муниципальным </w:t>
            </w:r>
            <w:proofErr w:type="gramStart"/>
            <w:r>
              <w:rPr>
                <w:color w:val="000000"/>
                <w:szCs w:val="24"/>
              </w:rPr>
              <w:t>долгом</w:t>
            </w:r>
            <w:proofErr w:type="gramEnd"/>
            <w:r>
              <w:rPr>
                <w:color w:val="000000"/>
                <w:szCs w:val="24"/>
              </w:rPr>
              <w:t xml:space="preserve"> ЗАТО Северск» подпрограммы 3</w:t>
            </w:r>
          </w:p>
        </w:tc>
      </w:tr>
      <w:tr w:rsidR="00301A66">
        <w:trPr>
          <w:trHeight w:val="255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outlineLvl w:val="0"/>
              <w:rPr>
                <w:szCs w:val="24"/>
              </w:rPr>
            </w:pPr>
            <w:r>
              <w:rPr>
                <w:color w:val="000000"/>
                <w:szCs w:val="24"/>
              </w:rPr>
              <w:t>1.1 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outlineLvl w:val="0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ВЦП «Эффективное управление муниципальным </w:t>
            </w:r>
            <w:proofErr w:type="gramStart"/>
            <w:r>
              <w:rPr>
                <w:color w:val="000000"/>
                <w:szCs w:val="24"/>
              </w:rPr>
              <w:t>долгом</w:t>
            </w:r>
            <w:proofErr w:type="gramEnd"/>
            <w:r>
              <w:rPr>
                <w:color w:val="000000"/>
                <w:szCs w:val="24"/>
              </w:rPr>
              <w:t xml:space="preserve"> ЗАТО Северск»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Всего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45 791,44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45 791,44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Cs w:val="24"/>
              </w:rPr>
              <w:t>Администра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outlineLvl w:val="0"/>
              <w:rPr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</w:pPr>
            <w:r>
              <w:rPr>
                <w:color w:val="000000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</w:pPr>
            <w:r>
              <w:rPr>
                <w:color w:val="000000"/>
                <w:szCs w:val="24"/>
              </w:rPr>
              <w:t>Х</w:t>
            </w:r>
          </w:p>
        </w:tc>
      </w:tr>
      <w:tr w:rsidR="00301A66">
        <w:trPr>
          <w:trHeight w:val="578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2015 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3 397,88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tabs>
                <w:tab w:val="right" w:pos="918"/>
              </w:tabs>
              <w:outlineLvl w:val="0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ab/>
              <w:t> </w:t>
            </w:r>
          </w:p>
          <w:p w:rsidR="00301A66" w:rsidRDefault="00301A66">
            <w:pPr>
              <w:rPr>
                <w:color w:val="C00000"/>
                <w:szCs w:val="24"/>
              </w:rPr>
            </w:pPr>
          </w:p>
          <w:p w:rsidR="00301A66" w:rsidRDefault="009D1B50">
            <w:pPr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> 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3 397,88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1. Отношение стоимости прямого долга к уровню ключевой ставки Банка России, доля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0,96</w:t>
            </w:r>
          </w:p>
        </w:tc>
      </w:tr>
      <w:tr w:rsidR="00301A66">
        <w:trPr>
          <w:trHeight w:val="338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trHeight w:val="578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</w:t>
            </w:r>
            <w:proofErr w:type="gramStart"/>
            <w:r>
              <w:rPr>
                <w:color w:val="000000"/>
              </w:rPr>
              <w:t>бюджета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 w:rsidR="00301A66">
        <w:trPr>
          <w:trHeight w:val="684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6</w:t>
            </w:r>
          </w:p>
        </w:tc>
      </w:tr>
      <w:tr w:rsidR="00301A66">
        <w:trPr>
          <w:trHeight w:val="28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</w:pPr>
            <w: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</w:pPr>
            <w:r>
              <w:t>11</w:t>
            </w:r>
          </w:p>
        </w:tc>
      </w:tr>
      <w:tr w:rsidR="00301A66">
        <w:trPr>
          <w:trHeight w:val="705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2016 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4 597,94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color w:val="C00000"/>
                <w:szCs w:val="24"/>
              </w:rPr>
            </w:pPr>
            <w:r>
              <w:rPr>
                <w:szCs w:val="24"/>
              </w:rPr>
              <w:t>4 597,94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0,96</w:t>
            </w:r>
          </w:p>
        </w:tc>
      </w:tr>
      <w:tr w:rsidR="00301A66">
        <w:trPr>
          <w:trHeight w:val="228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trHeight w:val="612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</w:t>
            </w:r>
            <w:proofErr w:type="gramStart"/>
            <w:r>
              <w:rPr>
                <w:color w:val="000000"/>
              </w:rPr>
              <w:t>бюджета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 w:rsidR="00301A66">
        <w:trPr>
          <w:trHeight w:val="831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6</w:t>
            </w:r>
          </w:p>
        </w:tc>
      </w:tr>
      <w:tr w:rsidR="00301A66">
        <w:trPr>
          <w:trHeight w:val="578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2017 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5 882,50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5 882,50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0,96</w:t>
            </w:r>
          </w:p>
        </w:tc>
      </w:tr>
      <w:tr w:rsidR="00301A66">
        <w:trPr>
          <w:trHeight w:val="323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trHeight w:val="578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</w:t>
            </w:r>
            <w:proofErr w:type="gramStart"/>
            <w:r>
              <w:rPr>
                <w:color w:val="000000"/>
              </w:rPr>
              <w:t>бюджета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 w:rsidR="00301A66">
        <w:trPr>
          <w:trHeight w:val="372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6</w:t>
            </w:r>
          </w:p>
        </w:tc>
      </w:tr>
      <w:tr w:rsidR="00301A66">
        <w:trPr>
          <w:trHeight w:val="372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2018 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8 580,60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right"/>
              <w:outlineLvl w:val="0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8 580,60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1,22</w:t>
            </w:r>
          </w:p>
        </w:tc>
      </w:tr>
      <w:tr w:rsidR="00301A66">
        <w:trPr>
          <w:trHeight w:val="372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trHeight w:val="372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</w:t>
            </w:r>
            <w:proofErr w:type="gramStart"/>
            <w:r>
              <w:rPr>
                <w:color w:val="000000"/>
              </w:rPr>
              <w:t>бюджета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 w:rsidR="00301A66">
        <w:trPr>
          <w:trHeight w:val="710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3</w:t>
            </w:r>
          </w:p>
        </w:tc>
      </w:tr>
      <w:tr w:rsidR="00301A66">
        <w:trPr>
          <w:trHeight w:val="28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trHeight w:val="228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2019 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color w:val="C00000"/>
                <w:szCs w:val="24"/>
              </w:rPr>
            </w:pPr>
            <w:r>
              <w:rPr>
                <w:szCs w:val="24"/>
              </w:rPr>
              <w:t>15 265,73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color w:val="C00000"/>
                <w:szCs w:val="24"/>
              </w:rPr>
            </w:pPr>
            <w:r>
              <w:rPr>
                <w:szCs w:val="24"/>
              </w:rPr>
              <w:t>15 265,73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1,22</w:t>
            </w:r>
          </w:p>
        </w:tc>
      </w:tr>
      <w:tr w:rsidR="00301A66">
        <w:trPr>
          <w:trHeight w:val="228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</w:t>
            </w:r>
            <w:proofErr w:type="gramStart"/>
            <w:r>
              <w:rPr>
                <w:color w:val="000000"/>
              </w:rPr>
              <w:t>бюджета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 w:rsidR="00301A66"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3</w:t>
            </w:r>
          </w:p>
        </w:tc>
      </w:tr>
      <w:tr w:rsidR="00301A66">
        <w:trPr>
          <w:trHeight w:val="372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2020 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8 066,79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right"/>
              <w:outlineLvl w:val="0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8 066,79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1,22</w:t>
            </w:r>
          </w:p>
        </w:tc>
      </w:tr>
      <w:tr w:rsidR="00301A66"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</w:t>
            </w:r>
            <w:proofErr w:type="gramStart"/>
            <w:r>
              <w:rPr>
                <w:color w:val="000000"/>
              </w:rPr>
              <w:t>бюджета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 w:rsidR="00301A66"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3</w:t>
            </w:r>
          </w:p>
        </w:tc>
      </w:tr>
      <w:tr w:rsidR="00301A66">
        <w:trPr>
          <w:trHeight w:val="372"/>
        </w:trPr>
        <w:tc>
          <w:tcPr>
            <w:tcW w:w="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2021 (</w:t>
            </w:r>
            <w:proofErr w:type="gramStart"/>
            <w:r>
              <w:t>прогноз-</w:t>
            </w:r>
            <w:proofErr w:type="spellStart"/>
            <w:r>
              <w:t>ный</w:t>
            </w:r>
            <w:proofErr w:type="spellEnd"/>
            <w:proofErr w:type="gramEnd"/>
            <w:r>
              <w:t xml:space="preserve"> период)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color w:val="C00000"/>
                <w:szCs w:val="24"/>
              </w:rPr>
            </w:pPr>
            <w:r>
              <w:rPr>
                <w:szCs w:val="24"/>
              </w:rPr>
              <w:t>8 040,23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> </w:t>
            </w:r>
          </w:p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color w:val="C00000"/>
                <w:szCs w:val="24"/>
              </w:rPr>
            </w:pPr>
            <w:r>
              <w:rPr>
                <w:szCs w:val="24"/>
              </w:rPr>
              <w:t>8 040,23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1,22</w:t>
            </w:r>
          </w:p>
        </w:tc>
      </w:tr>
      <w:tr w:rsidR="00301A66"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</w:t>
            </w:r>
            <w:proofErr w:type="gramStart"/>
            <w:r>
              <w:rPr>
                <w:color w:val="000000"/>
              </w:rPr>
              <w:t>бюджета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 w:rsidR="00301A66"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3</w:t>
            </w:r>
          </w:p>
        </w:tc>
      </w:tr>
      <w:tr w:rsidR="00301A66">
        <w:trPr>
          <w:trHeight w:val="28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trHeight w:val="372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2022 (</w:t>
            </w:r>
            <w:proofErr w:type="gramStart"/>
            <w:r>
              <w:t>прогноз-</w:t>
            </w:r>
            <w:proofErr w:type="spellStart"/>
            <w:r>
              <w:t>ный</w:t>
            </w:r>
            <w:proofErr w:type="spellEnd"/>
            <w:proofErr w:type="gramEnd"/>
            <w:r>
              <w:t xml:space="preserve"> период)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color w:val="C00000"/>
                <w:szCs w:val="24"/>
              </w:rPr>
            </w:pPr>
            <w:r>
              <w:rPr>
                <w:szCs w:val="24"/>
              </w:rPr>
              <w:t>0,00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color w:val="C00000"/>
                <w:szCs w:val="24"/>
              </w:rPr>
            </w:pPr>
            <w:r>
              <w:rPr>
                <w:szCs w:val="24"/>
              </w:rPr>
              <w:t>0,00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</w:t>
            </w:r>
            <w:proofErr w:type="gramStart"/>
            <w:r>
              <w:rPr>
                <w:color w:val="000000"/>
              </w:rPr>
              <w:t>бюджета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trHeight w:val="372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Итого по подпрограмме 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Всего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45 791,44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45 791,44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2015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3 397,88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3 397,88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2016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4 597,94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4 597,94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2017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5 882,50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5 882,50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2018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8 580,60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8 580,60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2019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15 265,73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15 265,73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2020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8 066,79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8 066,79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proofErr w:type="gramStart"/>
            <w:r>
              <w:rPr>
                <w:color w:val="000000"/>
                <w:szCs w:val="24"/>
              </w:rPr>
              <w:t>2021  (</w:t>
            </w:r>
            <w:proofErr w:type="gramEnd"/>
            <w:r>
              <w:t>прогноз-</w:t>
            </w:r>
            <w:proofErr w:type="spellStart"/>
            <w:r>
              <w:t>ный</w:t>
            </w:r>
            <w:proofErr w:type="spellEnd"/>
            <w:r>
              <w:t xml:space="preserve"> период)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8 040,23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8 040,23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2022 (</w:t>
            </w:r>
            <w:proofErr w:type="gramStart"/>
            <w:r>
              <w:t>прогноз-</w:t>
            </w:r>
            <w:proofErr w:type="spellStart"/>
            <w:r>
              <w:t>ный</w:t>
            </w:r>
            <w:proofErr w:type="spellEnd"/>
            <w:proofErr w:type="gramEnd"/>
            <w:r>
              <w:t xml:space="preserve"> период)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</w:tbl>
    <w:p w:rsidR="00301A66" w:rsidRDefault="00301A66">
      <w:pPr>
        <w:jc w:val="right"/>
      </w:pPr>
    </w:p>
    <w:p w:rsidR="00301A66" w:rsidRDefault="00301A66"/>
    <w:p w:rsidR="00301A66" w:rsidRDefault="00301A66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 w:rsidR="00301A66" w:rsidRDefault="00301A66"/>
    <w:p w:rsidR="00301A66" w:rsidRDefault="00301A66"/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1A66" w:rsidRDefault="009D1B50">
      <w:pPr>
        <w:ind w:firstLine="11199"/>
        <w:rPr>
          <w:color w:val="000000"/>
          <w:szCs w:val="24"/>
        </w:rPr>
      </w:pPr>
      <w:r>
        <w:rPr>
          <w:color w:val="000000"/>
          <w:szCs w:val="24"/>
        </w:rPr>
        <w:pict>
          <v:rect id="_x0000_s1035" style="position:absolute;left:0;text-align:left;margin-left:354.3pt;margin-top:-29.6pt;width:51.6pt;height:35.4pt;z-index:251666432" stroked="f"/>
        </w:pict>
      </w:r>
      <w:r>
        <w:rPr>
          <w:color w:val="000000"/>
          <w:szCs w:val="24"/>
        </w:rPr>
        <w:t>Приложение 17</w:t>
      </w:r>
    </w:p>
    <w:p w:rsidR="00301A66" w:rsidRDefault="009D1B50">
      <w:pPr>
        <w:ind w:firstLine="11199"/>
        <w:rPr>
          <w:color w:val="000000"/>
          <w:szCs w:val="24"/>
        </w:rPr>
      </w:pPr>
      <w:r>
        <w:rPr>
          <w:color w:val="000000"/>
          <w:szCs w:val="24"/>
        </w:rPr>
        <w:t>к постановлению</w:t>
      </w:r>
    </w:p>
    <w:p w:rsidR="00301A66" w:rsidRDefault="009D1B50">
      <w:pPr>
        <w:ind w:firstLine="11199"/>
        <w:rPr>
          <w:color w:val="000000"/>
          <w:szCs w:val="24"/>
        </w:rPr>
      </w:pPr>
      <w:proofErr w:type="gramStart"/>
      <w:r>
        <w:rPr>
          <w:color w:val="000000"/>
          <w:szCs w:val="24"/>
        </w:rPr>
        <w:t>Администрации</w:t>
      </w:r>
      <w:proofErr w:type="gramEnd"/>
      <w:r>
        <w:rPr>
          <w:color w:val="000000"/>
          <w:szCs w:val="24"/>
        </w:rPr>
        <w:t xml:space="preserve"> ЗАТО Северск</w:t>
      </w:r>
    </w:p>
    <w:p w:rsidR="00301A66" w:rsidRDefault="009D1B50">
      <w:pPr>
        <w:ind w:left="9204" w:firstLine="1004"/>
        <w:rPr>
          <w:sz w:val="24"/>
          <w:szCs w:val="24"/>
        </w:rPr>
      </w:pPr>
      <w:r>
        <w:rPr>
          <w:color w:val="000000"/>
          <w:szCs w:val="24"/>
        </w:rPr>
        <w:t xml:space="preserve">                    от</w:t>
      </w:r>
      <w:r>
        <w:rPr>
          <w:sz w:val="24"/>
          <w:szCs w:val="24"/>
        </w:rPr>
        <w:t xml:space="preserve"> _</w:t>
      </w:r>
      <w:r w:rsidR="00E331F2">
        <w:rPr>
          <w:sz w:val="24"/>
          <w:szCs w:val="24"/>
        </w:rPr>
        <w:t>18.01.2019</w:t>
      </w:r>
      <w:r>
        <w:rPr>
          <w:sz w:val="24"/>
          <w:szCs w:val="24"/>
        </w:rPr>
        <w:t>___№___</w:t>
      </w:r>
      <w:r w:rsidR="00E331F2">
        <w:rPr>
          <w:sz w:val="24"/>
          <w:szCs w:val="24"/>
        </w:rPr>
        <w:t>12</w:t>
      </w:r>
      <w:bookmarkStart w:id="1" w:name="_GoBack"/>
      <w:bookmarkEnd w:id="1"/>
      <w:r>
        <w:rPr>
          <w:sz w:val="24"/>
          <w:szCs w:val="24"/>
        </w:rPr>
        <w:t>______</w:t>
      </w:r>
    </w:p>
    <w:p w:rsidR="00301A66" w:rsidRDefault="009D1B50">
      <w:pPr>
        <w:ind w:left="9204" w:firstLine="1004"/>
        <w:rPr>
          <w:color w:val="000000"/>
          <w:szCs w:val="24"/>
        </w:rPr>
      </w:pPr>
      <w:r>
        <w:rPr>
          <w:color w:val="000000"/>
          <w:szCs w:val="24"/>
        </w:rPr>
        <w:pict>
          <v:rect id="_x0000_s1036" style="position:absolute;left:0;text-align:left;margin-left:354.3pt;margin-top:-29.6pt;width:51.6pt;height:35.4pt;z-index:251667456" stroked="f"/>
        </w:pict>
      </w:r>
      <w:r>
        <w:rPr>
          <w:color w:val="000000"/>
          <w:szCs w:val="24"/>
        </w:rPr>
        <w:t xml:space="preserve">                            </w:t>
      </w:r>
    </w:p>
    <w:p w:rsidR="00301A66" w:rsidRDefault="009D1B50">
      <w:pPr>
        <w:ind w:left="9204" w:firstLine="1004"/>
        <w:rPr>
          <w:color w:val="000000"/>
          <w:szCs w:val="24"/>
        </w:rPr>
      </w:pPr>
      <w:r>
        <w:rPr>
          <w:color w:val="000000"/>
          <w:szCs w:val="24"/>
        </w:rPr>
        <w:t xml:space="preserve">                     Приложение 4</w:t>
      </w:r>
    </w:p>
    <w:p w:rsidR="00301A66" w:rsidRDefault="009D1B50">
      <w:pPr>
        <w:rPr>
          <w:color w:val="000000"/>
          <w:szCs w:val="24"/>
        </w:rPr>
      </w:pPr>
      <w:r>
        <w:rPr>
          <w:color w:val="000000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к муниципальной программе  </w:t>
      </w:r>
    </w:p>
    <w:p w:rsidR="00301A66" w:rsidRDefault="009D1B50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«Эффективное управление</w:t>
      </w:r>
    </w:p>
    <w:p w:rsidR="00301A66" w:rsidRDefault="009D1B50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муниципальными финансами</w:t>
      </w:r>
    </w:p>
    <w:p w:rsidR="00301A66" w:rsidRDefault="009D1B50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ЗАТО Северск» на 2015 – 2020 годы</w:t>
      </w:r>
    </w:p>
    <w:p w:rsidR="00301A66" w:rsidRDefault="009D1B50">
      <w:pPr>
        <w:shd w:val="clear" w:color="auto" w:fill="FFFFFF"/>
        <w:spacing w:before="120"/>
        <w:ind w:left="142" w:firstLine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ОБЩАЯ ПОТРЕБНОСТЬ </w:t>
      </w:r>
    </w:p>
    <w:p w:rsidR="00301A66" w:rsidRDefault="009D1B50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            в ресурсном обеспечении реализации </w:t>
      </w:r>
    </w:p>
    <w:p w:rsidR="00301A66" w:rsidRDefault="009D1B50">
      <w:pPr>
        <w:jc w:val="center"/>
        <w:rPr>
          <w:rFonts w:ascii="Times New Roman" w:hAnsi="Times New Roman"/>
        </w:rPr>
      </w:pPr>
      <w:r>
        <w:rPr>
          <w:color w:val="000000"/>
          <w:szCs w:val="24"/>
        </w:rPr>
        <w:t xml:space="preserve">муниципальной программы </w:t>
      </w:r>
      <w:r>
        <w:rPr>
          <w:rFonts w:ascii="Times New Roman" w:hAnsi="Times New Roman"/>
        </w:rPr>
        <w:t xml:space="preserve">«Эффективное управление муниципальными </w:t>
      </w:r>
      <w:proofErr w:type="gramStart"/>
      <w:r>
        <w:rPr>
          <w:rFonts w:ascii="Times New Roman" w:hAnsi="Times New Roman"/>
        </w:rPr>
        <w:t>финансами</w:t>
      </w:r>
      <w:proofErr w:type="gramEnd"/>
      <w:r>
        <w:rPr>
          <w:rFonts w:ascii="Times New Roman" w:hAnsi="Times New Roman"/>
        </w:rPr>
        <w:t xml:space="preserve"> ЗАТО Северск», включая прогнозную оценку расходов</w:t>
      </w:r>
    </w:p>
    <w:tbl>
      <w:tblPr>
        <w:tblW w:w="15183" w:type="dxa"/>
        <w:tblLayout w:type="fixed"/>
        <w:tblLook w:val="04A0" w:firstRow="1" w:lastRow="0" w:firstColumn="1" w:lastColumn="0" w:noHBand="0" w:noVBand="1"/>
      </w:tblPr>
      <w:tblGrid>
        <w:gridCol w:w="236"/>
        <w:gridCol w:w="488"/>
        <w:gridCol w:w="93"/>
        <w:gridCol w:w="1750"/>
        <w:gridCol w:w="849"/>
        <w:gridCol w:w="1134"/>
        <w:gridCol w:w="1135"/>
        <w:gridCol w:w="1134"/>
        <w:gridCol w:w="1134"/>
        <w:gridCol w:w="1134"/>
        <w:gridCol w:w="1418"/>
        <w:gridCol w:w="142"/>
        <w:gridCol w:w="3211"/>
        <w:gridCol w:w="142"/>
        <w:gridCol w:w="1183"/>
      </w:tblGrid>
      <w:tr w:rsidR="00301A66">
        <w:trPr>
          <w:trHeight w:val="86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spacing w:after="200" w:line="276" w:lineRule="auto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  <w:p w:rsidR="00301A66" w:rsidRDefault="009D1B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подпрограммы, задачи подпрограммы,</w:t>
            </w:r>
          </w:p>
          <w:p w:rsidR="00301A66" w:rsidRDefault="009D1B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ВЦП, основного мероприятия, мероприятия</w:t>
            </w:r>
          </w:p>
          <w:p w:rsidR="00301A66" w:rsidRDefault="009D1B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муниципальной</w:t>
            </w:r>
          </w:p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rFonts w:ascii="Times New Roman" w:hAnsi="Times New Roman"/>
              </w:rPr>
              <w:t>Срок реализации,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</w:t>
            </w:r>
          </w:p>
          <w:p w:rsidR="00301A66" w:rsidRDefault="009D1B50">
            <w:pPr>
              <w:autoSpaceDE w:val="0"/>
              <w:autoSpaceDN w:val="0"/>
              <w:adjustRightInd w:val="0"/>
              <w:ind w:left="-75" w:right="-76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финанси-рования</w:t>
            </w:r>
            <w:proofErr w:type="spellEnd"/>
            <w:proofErr w:type="gramEnd"/>
            <w:r>
              <w:rPr>
                <w:rFonts w:ascii="Times New Roman" w:hAnsi="Times New Roman"/>
              </w:rPr>
              <w:t>,</w:t>
            </w:r>
          </w:p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  <w:r>
              <w:rPr>
                <w:rFonts w:ascii="Times New Roman" w:hAnsi="Times New Roman"/>
              </w:rPr>
              <w:t>.)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В том числе за счет средств: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ind w:left="-81" w:right="-6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</w:t>
            </w:r>
          </w:p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rFonts w:ascii="Times New Roman" w:hAnsi="Times New Roman"/>
              </w:rPr>
              <w:t>/участники мероприятия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Показатели  конечного результата ВЦП (основного мероприятия), показатели непосредственного результата мероприятий, входящих в состав основного мероприятия, по годам реализации</w:t>
            </w:r>
          </w:p>
        </w:tc>
      </w:tr>
      <w:tr w:rsidR="00301A66">
        <w:trPr>
          <w:trHeight w:val="10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федераль</w:t>
            </w:r>
            <w:proofErr w:type="spellEnd"/>
            <w:r>
              <w:rPr>
                <w:rFonts w:ascii="Times New Roman" w:hAnsi="Times New Roman"/>
              </w:rPr>
              <w:t>-</w:t>
            </w:r>
          </w:p>
          <w:p w:rsidR="00301A66" w:rsidRDefault="009D1B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ного</w:t>
            </w:r>
            <w:proofErr w:type="spellEnd"/>
          </w:p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rFonts w:ascii="Times New Roman" w:hAnsi="Times New Roman"/>
              </w:rPr>
              <w:t xml:space="preserve">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</w:t>
            </w:r>
            <w:proofErr w:type="spellEnd"/>
            <w:r>
              <w:rPr>
                <w:color w:val="000000"/>
              </w:rPr>
              <w:t>-</w:t>
            </w:r>
          </w:p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ного</w:t>
            </w:r>
            <w:proofErr w:type="spellEnd"/>
          </w:p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бюджета </w:t>
            </w:r>
          </w:p>
          <w:p w:rsidR="00301A66" w:rsidRDefault="00301A66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местного </w:t>
            </w:r>
          </w:p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бюджета</w:t>
            </w:r>
          </w:p>
          <w:p w:rsidR="00301A66" w:rsidRDefault="00301A66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внебюд-жетных</w:t>
            </w:r>
            <w:proofErr w:type="spellEnd"/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источни</w:t>
            </w:r>
            <w:proofErr w:type="spellEnd"/>
            <w:r>
              <w:rPr>
                <w:color w:val="000000"/>
              </w:rPr>
              <w:t xml:space="preserve">-ков 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наименование и единица измерения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значения по годам реализации</w:t>
            </w:r>
          </w:p>
        </w:tc>
      </w:tr>
      <w:tr w:rsidR="00301A66">
        <w:trPr>
          <w:trHeight w:val="24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</w:tr>
      <w:tr w:rsidR="00301A66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49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Подпрограмма 1 «Повышение качества управления муниципальными финансами участниками бюджетного процесса </w:t>
            </w:r>
            <w:proofErr w:type="gramStart"/>
            <w:r>
              <w:rPr>
                <w:color w:val="000000"/>
                <w:szCs w:val="24"/>
              </w:rPr>
              <w:t>в</w:t>
            </w:r>
            <w:proofErr w:type="gramEnd"/>
            <w:r>
              <w:rPr>
                <w:color w:val="000000"/>
                <w:szCs w:val="24"/>
              </w:rPr>
              <w:t xml:space="preserve"> ЗАТО Северск» Программы</w:t>
            </w:r>
          </w:p>
        </w:tc>
      </w:tr>
      <w:tr w:rsidR="00301A66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  1.</w:t>
            </w:r>
          </w:p>
        </w:tc>
        <w:tc>
          <w:tcPr>
            <w:tcW w:w="1436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Задача 1 «Повышение качества финансового менеджмента главных распорядителей бюджетных средств и главных администраторов доходов </w:t>
            </w:r>
            <w:proofErr w:type="gramStart"/>
            <w:r>
              <w:rPr>
                <w:color w:val="000000"/>
                <w:szCs w:val="24"/>
              </w:rPr>
              <w:t>бюджета</w:t>
            </w:r>
            <w:proofErr w:type="gramEnd"/>
            <w:r>
              <w:rPr>
                <w:color w:val="000000"/>
                <w:szCs w:val="24"/>
              </w:rPr>
              <w:t xml:space="preserve"> ЗАТО Северск» подпрограммы 1</w:t>
            </w:r>
          </w:p>
        </w:tc>
      </w:tr>
      <w:tr w:rsidR="00301A66">
        <w:trPr>
          <w:trHeight w:val="27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1.1</w:t>
            </w: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ВЦП «Повышение качества финансового менеджмента главных распорядителей бюджетных средств и главных администраторов доходов </w:t>
            </w:r>
            <w:proofErr w:type="gramStart"/>
            <w:r>
              <w:rPr>
                <w:color w:val="000000"/>
                <w:szCs w:val="24"/>
              </w:rPr>
              <w:t>бюджета</w:t>
            </w:r>
            <w:proofErr w:type="gramEnd"/>
            <w:r>
              <w:rPr>
                <w:color w:val="000000"/>
                <w:szCs w:val="24"/>
              </w:rPr>
              <w:t xml:space="preserve"> ЗАТО Северск»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>-рации</w:t>
            </w:r>
            <w:proofErr w:type="gramEnd"/>
            <w:r>
              <w:rPr>
                <w:color w:val="000000"/>
              </w:rPr>
              <w:t xml:space="preserve"> ЗАТО Северск / Контрольно-ревизионный комитет </w:t>
            </w:r>
            <w:proofErr w:type="spell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 xml:space="preserve">-рации ЗАТО Северск, ГРБС </w:t>
            </w: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trHeight w:val="1026"/>
        </w:trPr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2015 </w:t>
            </w: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 Средняя балльная оценка (суммарная по всем разделам) ГРБС по методике оценки финансового менеджмента, балл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  <w:p w:rsidR="00301A66" w:rsidRDefault="00301A66">
            <w:pPr>
              <w:jc w:val="right"/>
              <w:outlineLvl w:val="0"/>
              <w:rPr>
                <w:color w:val="000000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</w:rPr>
            </w:pPr>
          </w:p>
        </w:tc>
      </w:tr>
      <w:tr w:rsidR="00301A66">
        <w:trPr>
          <w:trHeight w:val="1350"/>
        </w:trPr>
        <w:tc>
          <w:tcPr>
            <w:tcW w:w="23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муниципальных учреждений, исполнивших муниципальные задания в полном объеме с заданными показателями качества,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  <w:p w:rsidR="00301A66" w:rsidRDefault="00301A66">
            <w:pPr>
              <w:jc w:val="right"/>
              <w:outlineLvl w:val="0"/>
              <w:rPr>
                <w:color w:val="000000"/>
              </w:rPr>
            </w:pPr>
          </w:p>
        </w:tc>
      </w:tr>
      <w:tr w:rsidR="00301A66">
        <w:trPr>
          <w:trHeight w:val="27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</w:tr>
      <w:tr w:rsidR="00301A66">
        <w:trPr>
          <w:trHeight w:val="964"/>
        </w:trPr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приглашенных на Комиссию по мобилизации доходов в </w:t>
            </w:r>
            <w:proofErr w:type="gramStart"/>
            <w:r>
              <w:rPr>
                <w:color w:val="000000"/>
              </w:rPr>
              <w:t>бюджет</w:t>
            </w:r>
            <w:proofErr w:type="gramEnd"/>
            <w:r>
              <w:rPr>
                <w:color w:val="000000"/>
              </w:rPr>
              <w:t xml:space="preserve"> ЗАТО Северск должников, чел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200</w:t>
            </w:r>
          </w:p>
        </w:tc>
      </w:tr>
      <w:tr w:rsidR="00301A66">
        <w:trPr>
          <w:trHeight w:val="71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проведенных заседаний Комиссии по мобилизации доходов в бюджет,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4</w:t>
            </w:r>
          </w:p>
        </w:tc>
      </w:tr>
      <w:tr w:rsidR="00301A66">
        <w:trPr>
          <w:trHeight w:val="33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5.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301A66">
        <w:trPr>
          <w:trHeight w:val="70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Минимальный объем охваченных контрольными мероприятиями средств бюджета 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301A66">
        <w:trPr>
          <w:trHeight w:val="462"/>
        </w:trPr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2016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</w:rPr>
              <w:t>Администра-ции</w:t>
            </w:r>
            <w:proofErr w:type="spellEnd"/>
            <w:proofErr w:type="gramEnd"/>
            <w:r>
              <w:rPr>
                <w:color w:val="000000"/>
              </w:rPr>
              <w:t xml:space="preserve"> ЗАТО Северск/ Контрольно-ревизионный комитет </w:t>
            </w:r>
            <w:proofErr w:type="spellStart"/>
            <w:r>
              <w:rPr>
                <w:color w:val="000000"/>
              </w:rPr>
              <w:t>Администра-ции</w:t>
            </w:r>
            <w:proofErr w:type="spellEnd"/>
            <w:r>
              <w:rPr>
                <w:color w:val="000000"/>
              </w:rPr>
              <w:t xml:space="preserve"> ЗАТО Северск, ГРБС, ГАД</w:t>
            </w: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 Средняя балльная оценка (суммарная по всем разделам) ГРБС по методике оценки финансового менеджмента, балл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</w:tr>
      <w:tr w:rsidR="00301A66">
        <w:trPr>
          <w:trHeight w:val="462"/>
        </w:trPr>
        <w:tc>
          <w:tcPr>
            <w:tcW w:w="23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муниципальных учреждений, исполнивших муниципальные задания в полном объеме с заданными показателями качества,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</w:tr>
      <w:tr w:rsidR="00301A66">
        <w:trPr>
          <w:trHeight w:val="62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приглашенных на Комиссию по мобилизации доходов в </w:t>
            </w:r>
            <w:proofErr w:type="gramStart"/>
            <w:r>
              <w:rPr>
                <w:color w:val="000000"/>
              </w:rPr>
              <w:t>бюджет</w:t>
            </w:r>
            <w:proofErr w:type="gramEnd"/>
            <w:r>
              <w:rPr>
                <w:color w:val="000000"/>
              </w:rPr>
              <w:t xml:space="preserve"> ЗАТО Северск должников, чел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 210</w:t>
            </w:r>
          </w:p>
        </w:tc>
      </w:tr>
      <w:tr w:rsidR="00301A66">
        <w:trPr>
          <w:trHeight w:val="57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проведенных заседаний Комиссии по мобилизации доходов в бюджет,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4</w:t>
            </w:r>
          </w:p>
        </w:tc>
      </w:tr>
      <w:tr w:rsidR="00301A66">
        <w:trPr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9,8</w:t>
            </w:r>
          </w:p>
        </w:tc>
      </w:tr>
    </w:tbl>
    <w:p w:rsidR="00301A66" w:rsidRDefault="009D1B50">
      <w:r>
        <w:br w:type="page"/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2"/>
        <w:gridCol w:w="562"/>
        <w:gridCol w:w="1700"/>
        <w:gridCol w:w="994"/>
        <w:gridCol w:w="992"/>
        <w:gridCol w:w="1137"/>
        <w:gridCol w:w="1134"/>
        <w:gridCol w:w="1136"/>
        <w:gridCol w:w="1134"/>
        <w:gridCol w:w="1562"/>
        <w:gridCol w:w="3262"/>
        <w:gridCol w:w="1278"/>
      </w:tblGrid>
      <w:tr w:rsidR="00301A66">
        <w:trPr>
          <w:trHeight w:val="265"/>
        </w:trPr>
        <w:tc>
          <w:tcPr>
            <w:tcW w:w="2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</w:tr>
      <w:tr w:rsidR="00301A66">
        <w:trPr>
          <w:trHeight w:val="878"/>
        </w:trPr>
        <w:tc>
          <w:tcPr>
            <w:tcW w:w="2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Минимальный объем охваченных контрольными мероприятиями средств бюджета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10,1</w:t>
            </w:r>
          </w:p>
        </w:tc>
      </w:tr>
      <w:tr w:rsidR="00301A66">
        <w:trPr>
          <w:trHeight w:val="804"/>
        </w:trPr>
        <w:tc>
          <w:tcPr>
            <w:tcW w:w="292" w:type="dxa"/>
            <w:vMerge w:val="restart"/>
            <w:tcBorders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2017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>-рации</w:t>
            </w:r>
            <w:proofErr w:type="gramEnd"/>
            <w:r>
              <w:rPr>
                <w:color w:val="000000"/>
              </w:rPr>
              <w:t xml:space="preserve"> ЗАТО Северск / Контрольно-ревизионный комитет </w:t>
            </w:r>
            <w:proofErr w:type="spell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>-рации ЗАТО Северск, ГРБС, ГАД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 Средняя балльная оценка (суммарная по всем разделам) ГРБС по методике оценки финансового менеджмента, балл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</w:tr>
      <w:tr w:rsidR="00301A66">
        <w:trPr>
          <w:trHeight w:val="804"/>
        </w:trPr>
        <w:tc>
          <w:tcPr>
            <w:tcW w:w="292" w:type="dxa"/>
            <w:vMerge/>
            <w:tcBorders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муниципальных учреждений, исполнивших муниципальные задания в полном объеме с заданными показателями качества,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</w:tr>
      <w:tr w:rsidR="00301A66">
        <w:trPr>
          <w:trHeight w:val="623"/>
        </w:trPr>
        <w:tc>
          <w:tcPr>
            <w:tcW w:w="292" w:type="dxa"/>
            <w:tcBorders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приглашенных на Комиссию по мобилизации доходов в </w:t>
            </w:r>
            <w:proofErr w:type="gramStart"/>
            <w:r>
              <w:rPr>
                <w:color w:val="000000"/>
              </w:rPr>
              <w:t>бюджет</w:t>
            </w:r>
            <w:proofErr w:type="gramEnd"/>
            <w:r>
              <w:rPr>
                <w:color w:val="000000"/>
              </w:rPr>
              <w:t xml:space="preserve"> ЗАТО Северск должников, чел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220</w:t>
            </w:r>
          </w:p>
        </w:tc>
      </w:tr>
      <w:tr w:rsidR="00301A66">
        <w:trPr>
          <w:trHeight w:val="589"/>
        </w:trPr>
        <w:tc>
          <w:tcPr>
            <w:tcW w:w="292" w:type="dxa"/>
            <w:tcBorders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проведенных заседаний Комиссии по мобилизации доходов в бюджет,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5</w:t>
            </w:r>
          </w:p>
        </w:tc>
      </w:tr>
      <w:tr w:rsidR="00301A66">
        <w:trPr>
          <w:trHeight w:val="349"/>
        </w:trPr>
        <w:tc>
          <w:tcPr>
            <w:tcW w:w="2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9,6</w:t>
            </w:r>
          </w:p>
        </w:tc>
      </w:tr>
      <w:tr w:rsidR="00301A66">
        <w:trPr>
          <w:trHeight w:val="912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Минимальный объем охваченных контрольными мероприятиями средств бюджета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10,2</w:t>
            </w:r>
          </w:p>
        </w:tc>
      </w:tr>
      <w:tr w:rsidR="00301A66">
        <w:trPr>
          <w:trHeight w:val="265"/>
        </w:trPr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</w:tr>
      <w:tr w:rsidR="00301A66">
        <w:trPr>
          <w:trHeight w:val="690"/>
        </w:trPr>
        <w:tc>
          <w:tcPr>
            <w:tcW w:w="29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2018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>-рации</w:t>
            </w:r>
            <w:proofErr w:type="gramEnd"/>
            <w:r>
              <w:rPr>
                <w:color w:val="000000"/>
              </w:rPr>
              <w:t xml:space="preserve"> ЗАТО Северск/ Контрольно-ревизионный комитет </w:t>
            </w:r>
            <w:proofErr w:type="spell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>-рации ЗАТО Северск, ГРБС, ГАД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 Средняя балльная оценка (суммарная по всем разделам) ГРБС по методике оценки финансового менеджмента, балл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</w:tr>
      <w:tr w:rsidR="00301A66">
        <w:trPr>
          <w:trHeight w:val="690"/>
        </w:trPr>
        <w:tc>
          <w:tcPr>
            <w:tcW w:w="29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муниципальных учреждений, исполнивших муниципальные задания в полном объеме с заданными показателями качества,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</w:tr>
      <w:tr w:rsidR="00301A66">
        <w:trPr>
          <w:trHeight w:val="112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приглашенных на Комиссию по мобилизации доходов в </w:t>
            </w:r>
            <w:proofErr w:type="gramStart"/>
            <w:r>
              <w:rPr>
                <w:color w:val="000000"/>
              </w:rPr>
              <w:t>бюджет</w:t>
            </w:r>
            <w:proofErr w:type="gramEnd"/>
            <w:r>
              <w:rPr>
                <w:color w:val="000000"/>
              </w:rPr>
              <w:t xml:space="preserve"> ЗАТО Северск должников, чел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230</w:t>
            </w:r>
          </w:p>
        </w:tc>
      </w:tr>
      <w:tr w:rsidR="00301A66">
        <w:trPr>
          <w:trHeight w:val="839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проведенных заседаний Комиссии по мобилизации доходов в бюджет,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5</w:t>
            </w:r>
          </w:p>
        </w:tc>
      </w:tr>
      <w:tr w:rsidR="00301A66">
        <w:trPr>
          <w:trHeight w:val="723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9,4</w:t>
            </w:r>
          </w:p>
        </w:tc>
      </w:tr>
      <w:tr w:rsidR="00301A66">
        <w:trPr>
          <w:trHeight w:val="804"/>
        </w:trPr>
        <w:tc>
          <w:tcPr>
            <w:tcW w:w="2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Минимальный объем охваченных контрольными мероприятиями средств бюджета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10,3</w:t>
            </w:r>
          </w:p>
        </w:tc>
      </w:tr>
    </w:tbl>
    <w:p w:rsidR="00301A66" w:rsidRDefault="00301A66">
      <w:pPr>
        <w:outlineLvl w:val="0"/>
        <w:rPr>
          <w:color w:val="000000"/>
          <w:szCs w:val="24"/>
        </w:rPr>
        <w:sectPr w:rsidR="00301A66">
          <w:pgSz w:w="16840" w:h="11907" w:orient="landscape" w:code="9"/>
          <w:pgMar w:top="1701" w:right="1134" w:bottom="567" w:left="1134" w:header="357" w:footer="720" w:gutter="0"/>
          <w:pgNumType w:start="1"/>
          <w:cols w:space="720"/>
          <w:titlePg/>
          <w:docGrid w:linePitch="272"/>
        </w:sect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2"/>
        <w:gridCol w:w="562"/>
        <w:gridCol w:w="1275"/>
        <w:gridCol w:w="425"/>
        <w:gridCol w:w="487"/>
        <w:gridCol w:w="507"/>
        <w:gridCol w:w="485"/>
        <w:gridCol w:w="507"/>
        <w:gridCol w:w="627"/>
        <w:gridCol w:w="510"/>
        <w:gridCol w:w="482"/>
        <w:gridCol w:w="652"/>
        <w:gridCol w:w="482"/>
        <w:gridCol w:w="654"/>
        <w:gridCol w:w="622"/>
        <w:gridCol w:w="512"/>
        <w:gridCol w:w="1472"/>
        <w:gridCol w:w="90"/>
        <w:gridCol w:w="3173"/>
        <w:gridCol w:w="89"/>
        <w:gridCol w:w="1278"/>
      </w:tblGrid>
      <w:tr w:rsidR="00301A66">
        <w:trPr>
          <w:trHeight w:val="245"/>
        </w:trPr>
        <w:tc>
          <w:tcPr>
            <w:tcW w:w="2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</w:tr>
      <w:tr w:rsidR="00301A66">
        <w:trPr>
          <w:trHeight w:val="576"/>
        </w:trPr>
        <w:tc>
          <w:tcPr>
            <w:tcW w:w="29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2019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350,00</w:t>
            </w:r>
          </w:p>
          <w:p w:rsidR="00301A66" w:rsidRDefault="00301A66">
            <w:pPr>
              <w:jc w:val="center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350,00</w:t>
            </w:r>
          </w:p>
          <w:p w:rsidR="00301A66" w:rsidRDefault="00301A66">
            <w:pPr>
              <w:jc w:val="center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>-рации</w:t>
            </w:r>
            <w:proofErr w:type="gramEnd"/>
            <w:r>
              <w:rPr>
                <w:color w:val="000000"/>
              </w:rPr>
              <w:t xml:space="preserve"> ЗАТО Северск/ Контрольно-ревизионный комитет </w:t>
            </w:r>
            <w:proofErr w:type="spell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>-рации ЗАТО Северск, ГРБС, ГАД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 Средняя балльная оценка (суммарная по всем разделам) ГРБС по методике оценки финансового менеджмента, балл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</w:tr>
      <w:tr w:rsidR="00301A66">
        <w:trPr>
          <w:trHeight w:val="576"/>
        </w:trPr>
        <w:tc>
          <w:tcPr>
            <w:tcW w:w="29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муниципальных учреждений, исполнивших муниципальные задания в полном объеме с заданными показателями качества,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</w:tr>
      <w:tr w:rsidR="00301A66">
        <w:trPr>
          <w:trHeight w:val="912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приглашенных на Комиссию по мобилизации доходов в </w:t>
            </w:r>
            <w:proofErr w:type="gramStart"/>
            <w:r>
              <w:rPr>
                <w:color w:val="000000"/>
              </w:rPr>
              <w:t>бюджет</w:t>
            </w:r>
            <w:proofErr w:type="gramEnd"/>
            <w:r>
              <w:rPr>
                <w:color w:val="000000"/>
              </w:rPr>
              <w:t xml:space="preserve"> ЗАТО Северск должников, чел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240</w:t>
            </w:r>
          </w:p>
        </w:tc>
      </w:tr>
      <w:tr w:rsidR="00301A66">
        <w:trPr>
          <w:trHeight w:val="721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проведенных заседаний Комиссии по мобилизации доходов в бюджет,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6</w:t>
            </w:r>
          </w:p>
        </w:tc>
      </w:tr>
      <w:tr w:rsidR="00301A66">
        <w:trPr>
          <w:trHeight w:val="693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C00000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9,2</w:t>
            </w:r>
          </w:p>
        </w:tc>
      </w:tr>
      <w:tr w:rsidR="00301A66">
        <w:trPr>
          <w:trHeight w:val="912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Минимальный объем охваченных контрольными мероприятиями средств бюджета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10,4</w:t>
            </w:r>
          </w:p>
        </w:tc>
      </w:tr>
      <w:tr w:rsidR="00301A66">
        <w:trPr>
          <w:trHeight w:val="576"/>
        </w:trPr>
        <w:tc>
          <w:tcPr>
            <w:tcW w:w="29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2020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350,00</w:t>
            </w:r>
          </w:p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350,00</w:t>
            </w:r>
          </w:p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>-рации</w:t>
            </w:r>
            <w:proofErr w:type="gramEnd"/>
            <w:r>
              <w:rPr>
                <w:color w:val="000000"/>
              </w:rPr>
              <w:t xml:space="preserve"> ЗАТО Северск/ Контрольно-ревизионный комитет </w:t>
            </w:r>
            <w:proofErr w:type="spell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>-рации ЗАТО Северск, ГРБС, ГАД</w:t>
            </w:r>
          </w:p>
        </w:tc>
        <w:tc>
          <w:tcPr>
            <w:tcW w:w="3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 Средняя балльная оценка (суммарная по всем разделам) ГРБС по методике оценки финансового менеджмента, балл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</w:tr>
      <w:tr w:rsidR="00301A66">
        <w:trPr>
          <w:trHeight w:val="576"/>
        </w:trPr>
        <w:tc>
          <w:tcPr>
            <w:tcW w:w="29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муниципальных учреждений, исполнивших муниципальные задания в полном объеме с заданными показателями качества,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301A66">
        <w:trPr>
          <w:trHeight w:val="934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приглашенных на Комиссию по мобилизации доходов в </w:t>
            </w:r>
            <w:proofErr w:type="gramStart"/>
            <w:r>
              <w:rPr>
                <w:color w:val="000000"/>
              </w:rPr>
              <w:t>бюджет</w:t>
            </w:r>
            <w:proofErr w:type="gramEnd"/>
            <w:r>
              <w:rPr>
                <w:color w:val="000000"/>
              </w:rPr>
              <w:t xml:space="preserve"> ЗАТО Северск должников, чел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250</w:t>
            </w:r>
          </w:p>
        </w:tc>
      </w:tr>
      <w:tr w:rsidR="00301A66">
        <w:trPr>
          <w:trHeight w:val="26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</w:tr>
      <w:tr w:rsidR="00301A66">
        <w:trPr>
          <w:trHeight w:val="342"/>
        </w:trPr>
        <w:tc>
          <w:tcPr>
            <w:tcW w:w="2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проведенных заседаний Комиссии по мобилизации доходов в бюджет,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6</w:t>
            </w:r>
          </w:p>
        </w:tc>
      </w:tr>
      <w:tr w:rsidR="00301A66">
        <w:trPr>
          <w:trHeight w:val="741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</w:tr>
      <w:tr w:rsidR="00301A66">
        <w:trPr>
          <w:trHeight w:val="128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Минимальный объем охваченных контрольными мероприятиями средств бюджета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</w:tr>
      <w:tr w:rsidR="00301A66">
        <w:trPr>
          <w:trHeight w:val="576"/>
        </w:trPr>
        <w:tc>
          <w:tcPr>
            <w:tcW w:w="29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2021 </w:t>
            </w: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период)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350,00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350,00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>-рации</w:t>
            </w:r>
            <w:proofErr w:type="gramEnd"/>
            <w:r>
              <w:rPr>
                <w:color w:val="000000"/>
              </w:rPr>
              <w:t xml:space="preserve"> ЗАТО Северск/ Контрольно-ревизионный комитет </w:t>
            </w:r>
            <w:proofErr w:type="spell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 xml:space="preserve">-рации ЗАТО </w:t>
            </w:r>
          </w:p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>Северск, ГРБС, ГАД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 Средняя балльная оценка (суммарная по всем разделам) ГРБС по методике оценки финансового менеджмента, балл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</w:tr>
      <w:tr w:rsidR="00301A66">
        <w:trPr>
          <w:trHeight w:val="576"/>
        </w:trPr>
        <w:tc>
          <w:tcPr>
            <w:tcW w:w="29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муниципальных учреждений, исполнивших муниципальные задания в полном объеме с заданными показателями качества,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</w:tr>
      <w:tr w:rsidR="00301A66">
        <w:trPr>
          <w:trHeight w:val="128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приглашенных на Комиссию по мобилизации доходов в </w:t>
            </w:r>
            <w:proofErr w:type="gramStart"/>
            <w:r>
              <w:rPr>
                <w:color w:val="000000"/>
              </w:rPr>
              <w:t>бюджет</w:t>
            </w:r>
            <w:proofErr w:type="gramEnd"/>
            <w:r>
              <w:rPr>
                <w:color w:val="000000"/>
              </w:rPr>
              <w:t xml:space="preserve"> ЗАТО Северск должников, чел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250</w:t>
            </w:r>
          </w:p>
        </w:tc>
      </w:tr>
      <w:tr w:rsidR="00301A66">
        <w:trPr>
          <w:trHeight w:val="128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проведенных заседаний Комиссии по мобилизации доходов в бюджет,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6</w:t>
            </w:r>
          </w:p>
        </w:tc>
      </w:tr>
      <w:tr w:rsidR="00301A66">
        <w:trPr>
          <w:trHeight w:val="1124"/>
        </w:trPr>
        <w:tc>
          <w:tcPr>
            <w:tcW w:w="2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</w:tr>
      <w:tr w:rsidR="00301A66">
        <w:trPr>
          <w:trHeight w:val="128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</w:tr>
      <w:tr w:rsidR="00301A66">
        <w:trPr>
          <w:trHeight w:val="128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Минимальный объем охваченных контрольными мероприятиями средств бюджета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10,6</w:t>
            </w:r>
          </w:p>
        </w:tc>
      </w:tr>
      <w:tr w:rsidR="00301A66">
        <w:trPr>
          <w:trHeight w:val="462"/>
        </w:trPr>
        <w:tc>
          <w:tcPr>
            <w:tcW w:w="29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2022 </w:t>
            </w: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период)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350,00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350,00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>-рации</w:t>
            </w:r>
            <w:proofErr w:type="gramEnd"/>
            <w:r>
              <w:rPr>
                <w:color w:val="000000"/>
              </w:rPr>
              <w:t xml:space="preserve"> ЗАТО Северск/ Контрольно-ревизионный комитет </w:t>
            </w:r>
            <w:proofErr w:type="spellStart"/>
            <w:r>
              <w:rPr>
                <w:color w:val="000000"/>
              </w:rPr>
              <w:t>Админист</w:t>
            </w:r>
            <w:proofErr w:type="spellEnd"/>
            <w:r>
              <w:rPr>
                <w:color w:val="000000"/>
              </w:rPr>
              <w:t xml:space="preserve">-рации ЗАТО </w:t>
            </w:r>
          </w:p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>Северск, ГРБС, ГАД</w:t>
            </w:r>
          </w:p>
        </w:tc>
        <w:tc>
          <w:tcPr>
            <w:tcW w:w="3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 Средняя балльная оценка (суммарная по всем разделам) ГРБС по методике оценки финансового менеджмента, балл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</w:tr>
      <w:tr w:rsidR="00301A66">
        <w:trPr>
          <w:trHeight w:val="462"/>
        </w:trPr>
        <w:tc>
          <w:tcPr>
            <w:tcW w:w="29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муниципальных учреждений, исполнивших муниципальные задания в полном объеме с заданными показателями качества,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</w:tr>
      <w:tr w:rsidR="00301A66">
        <w:trPr>
          <w:trHeight w:val="128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приглашенных на Комиссию по мобилизации доходов в </w:t>
            </w:r>
            <w:proofErr w:type="gramStart"/>
            <w:r>
              <w:rPr>
                <w:color w:val="000000"/>
              </w:rPr>
              <w:t>бюджет</w:t>
            </w:r>
            <w:proofErr w:type="gramEnd"/>
            <w:r>
              <w:rPr>
                <w:color w:val="000000"/>
              </w:rPr>
              <w:t xml:space="preserve"> ЗАТО Северск должников, чел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250</w:t>
            </w:r>
          </w:p>
        </w:tc>
      </w:tr>
      <w:tr w:rsidR="00301A66">
        <w:trPr>
          <w:trHeight w:val="128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проведенных заседаний Комиссии по мобилизации доходов в бюджет,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6</w:t>
            </w:r>
          </w:p>
        </w:tc>
      </w:tr>
      <w:tr w:rsidR="00301A66">
        <w:trPr>
          <w:trHeight w:val="128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</w:tr>
      <w:tr w:rsidR="00301A66">
        <w:trPr>
          <w:trHeight w:val="128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Минимальный объем охваченных контрольными мероприятиями средств бюджета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10,6</w:t>
            </w:r>
          </w:p>
        </w:tc>
      </w:tr>
      <w:tr w:rsidR="00301A66">
        <w:trPr>
          <w:gridBefore w:val="1"/>
          <w:wBefore w:w="292" w:type="dxa"/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</w:tr>
      <w:tr w:rsidR="00301A66">
        <w:trPr>
          <w:gridBefore w:val="1"/>
          <w:wBefore w:w="292" w:type="dxa"/>
          <w:trHeight w:val="3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Итого по подпрограмме 1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Всего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700,00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Before w:val="1"/>
          <w:wBefore w:w="292" w:type="dxa"/>
          <w:trHeight w:val="37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2015 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Before w:val="1"/>
          <w:wBefore w:w="292" w:type="dxa"/>
          <w:trHeight w:val="37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2016 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Before w:val="1"/>
          <w:wBefore w:w="292" w:type="dxa"/>
          <w:trHeight w:val="37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2017 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Before w:val="1"/>
          <w:wBefore w:w="292" w:type="dxa"/>
          <w:trHeight w:val="37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2018 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Before w:val="1"/>
          <w:wBefore w:w="292" w:type="dxa"/>
          <w:trHeight w:val="62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2019 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350,00</w:t>
            </w:r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350,00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 Средняя балльная оценка (суммарная по всем разделам) ГРБС по методике оценки финансового менеджмента, балл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</w:tr>
      <w:tr w:rsidR="00301A66">
        <w:trPr>
          <w:gridBefore w:val="1"/>
          <w:wBefore w:w="292" w:type="dxa"/>
          <w:trHeight w:val="6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муниципальных учреждений, исполнивших муниципальные задания в полном объеме с заданными показателями качества,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</w:tr>
      <w:tr w:rsidR="00301A66">
        <w:trPr>
          <w:gridBefore w:val="1"/>
          <w:wBefore w:w="292" w:type="dxa"/>
          <w:trHeight w:val="6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приглашенных на Комиссию по мобилизации доходов в </w:t>
            </w:r>
            <w:proofErr w:type="gramStart"/>
            <w:r>
              <w:rPr>
                <w:color w:val="000000"/>
              </w:rPr>
              <w:t>бюджет</w:t>
            </w:r>
            <w:proofErr w:type="gramEnd"/>
            <w:r>
              <w:rPr>
                <w:color w:val="000000"/>
              </w:rPr>
              <w:t xml:space="preserve"> ЗАТО Северск должников, чел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240</w:t>
            </w:r>
          </w:p>
        </w:tc>
      </w:tr>
      <w:tr w:rsidR="00301A66">
        <w:trPr>
          <w:gridBefore w:val="1"/>
          <w:wBefore w:w="292" w:type="dxa"/>
          <w:trHeight w:val="6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проведенных заседаний Комиссии по мобилизации доходов в бюджет,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6</w:t>
            </w:r>
          </w:p>
        </w:tc>
      </w:tr>
      <w:tr w:rsidR="00301A66">
        <w:trPr>
          <w:gridBefore w:val="1"/>
          <w:wBefore w:w="292" w:type="dxa"/>
          <w:trHeight w:val="6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9,2</w:t>
            </w:r>
          </w:p>
        </w:tc>
      </w:tr>
      <w:tr w:rsidR="00301A66">
        <w:trPr>
          <w:gridBefore w:val="1"/>
          <w:wBefore w:w="292" w:type="dxa"/>
          <w:trHeight w:val="62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Минимальный объем охваченных контрольными мероприятиями средств бюджета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10,4</w:t>
            </w:r>
          </w:p>
        </w:tc>
      </w:tr>
      <w:tr w:rsidR="00301A66">
        <w:trPr>
          <w:gridBefore w:val="1"/>
          <w:wBefore w:w="292" w:type="dxa"/>
          <w:trHeight w:val="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gridBefore w:val="1"/>
          <w:wBefore w:w="292" w:type="dxa"/>
          <w:trHeight w:val="62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2020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350,00</w:t>
            </w:r>
          </w:p>
        </w:tc>
        <w:tc>
          <w:tcPr>
            <w:tcW w:w="1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350,00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 Средняя балльная оценка (суммарная по всем разделам) ГРБС по методике оценки финансового менеджмента, балл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</w:tr>
      <w:tr w:rsidR="00301A66">
        <w:trPr>
          <w:gridBefore w:val="1"/>
          <w:wBefore w:w="292" w:type="dxa"/>
          <w:trHeight w:val="6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муниципальных учреждений, исполнивших муниципальные задания в полном объеме с заданными показателями качества,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301A66">
        <w:trPr>
          <w:gridBefore w:val="1"/>
          <w:wBefore w:w="292" w:type="dxa"/>
          <w:trHeight w:val="6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приглашенных на Комиссию по мобилизации доходов в </w:t>
            </w:r>
            <w:proofErr w:type="gramStart"/>
            <w:r>
              <w:rPr>
                <w:color w:val="000000"/>
              </w:rPr>
              <w:t>бюджет</w:t>
            </w:r>
            <w:proofErr w:type="gramEnd"/>
            <w:r>
              <w:rPr>
                <w:color w:val="000000"/>
              </w:rPr>
              <w:t xml:space="preserve"> ЗАТО Северск должников, чел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250</w:t>
            </w:r>
          </w:p>
        </w:tc>
      </w:tr>
      <w:tr w:rsidR="00301A66">
        <w:trPr>
          <w:gridBefore w:val="1"/>
          <w:wBefore w:w="292" w:type="dxa"/>
          <w:trHeight w:val="6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проведенных заседаний Комиссии по мобилизации доходов в бюджет,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6</w:t>
            </w:r>
          </w:p>
        </w:tc>
      </w:tr>
      <w:tr w:rsidR="00301A66">
        <w:trPr>
          <w:gridBefore w:val="1"/>
          <w:wBefore w:w="292" w:type="dxa"/>
          <w:trHeight w:val="6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</w:tr>
      <w:tr w:rsidR="00301A66">
        <w:trPr>
          <w:gridBefore w:val="1"/>
          <w:wBefore w:w="292" w:type="dxa"/>
          <w:trHeight w:val="62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Минимальный объем охваченных контрольными мероприятиями средств бюджета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</w:tr>
      <w:tr w:rsidR="00301A66">
        <w:trPr>
          <w:gridBefore w:val="1"/>
          <w:wBefore w:w="292" w:type="dxa"/>
          <w:trHeight w:val="1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gridBefore w:val="1"/>
          <w:wBefore w:w="292" w:type="dxa"/>
          <w:trHeight w:val="15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2021 (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период)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350,00</w:t>
            </w:r>
          </w:p>
        </w:tc>
        <w:tc>
          <w:tcPr>
            <w:tcW w:w="1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350,00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 Средняя балльная оценка (суммарная по всем разделам) ГРБС по методике оценки финансового менеджмента, балл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</w:tr>
      <w:tr w:rsidR="00301A66">
        <w:trPr>
          <w:gridBefore w:val="1"/>
          <w:wBefore w:w="292" w:type="dxa"/>
          <w:trHeight w:val="15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муниципальных учреждений, исполнивших муниципальные задания в полном объеме с заданными показателями качества,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</w:tr>
      <w:tr w:rsidR="00301A66">
        <w:trPr>
          <w:gridBefore w:val="1"/>
          <w:wBefore w:w="292" w:type="dxa"/>
          <w:trHeight w:val="15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приглашенных на Комиссию по мобилизации доходов в </w:t>
            </w:r>
            <w:proofErr w:type="gramStart"/>
            <w:r>
              <w:rPr>
                <w:color w:val="000000"/>
              </w:rPr>
              <w:t>бюджет</w:t>
            </w:r>
            <w:proofErr w:type="gramEnd"/>
            <w:r>
              <w:rPr>
                <w:color w:val="000000"/>
              </w:rPr>
              <w:t xml:space="preserve"> ЗАТО Северск должников, чел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250</w:t>
            </w:r>
          </w:p>
        </w:tc>
      </w:tr>
      <w:tr w:rsidR="00301A66">
        <w:trPr>
          <w:gridBefore w:val="1"/>
          <w:wBefore w:w="292" w:type="dxa"/>
          <w:trHeight w:val="15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проведенных заседаний Комиссии по мобилизации доходов в бюджет,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6</w:t>
            </w:r>
          </w:p>
        </w:tc>
      </w:tr>
      <w:tr w:rsidR="00301A66">
        <w:trPr>
          <w:gridBefore w:val="1"/>
          <w:wBefore w:w="292" w:type="dxa"/>
          <w:trHeight w:val="15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</w:tr>
      <w:tr w:rsidR="00301A66">
        <w:trPr>
          <w:gridBefore w:val="1"/>
          <w:wBefore w:w="292" w:type="dxa"/>
          <w:trHeight w:val="154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Минимальный объем охваченных контрольными мероприятиями средств бюджета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</w:pPr>
            <w:r>
              <w:t>10,6</w:t>
            </w:r>
          </w:p>
        </w:tc>
      </w:tr>
      <w:tr w:rsidR="00301A66">
        <w:trPr>
          <w:gridBefore w:val="1"/>
          <w:wBefore w:w="292" w:type="dxa"/>
          <w:trHeight w:val="1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gridBefore w:val="1"/>
          <w:wBefore w:w="292" w:type="dxa"/>
          <w:trHeight w:val="15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2022 (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период)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350,00</w:t>
            </w:r>
          </w:p>
        </w:tc>
        <w:tc>
          <w:tcPr>
            <w:tcW w:w="1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350,00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 Средняя балльная оценка (суммарная по всем разделам) ГРБС по методике оценки финансового менеджмента, балл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</w:tr>
      <w:tr w:rsidR="00301A66">
        <w:trPr>
          <w:gridBefore w:val="1"/>
          <w:wBefore w:w="292" w:type="dxa"/>
          <w:trHeight w:val="15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муниципальных учреждений, исполнивших муниципальные задания в полном объеме с заданными показателями качества,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</w:tr>
      <w:tr w:rsidR="00301A66">
        <w:trPr>
          <w:gridBefore w:val="1"/>
          <w:wBefore w:w="292" w:type="dxa"/>
          <w:trHeight w:val="15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приглашенных на Комиссию по мобилизации доходов в </w:t>
            </w:r>
            <w:proofErr w:type="gramStart"/>
            <w:r>
              <w:rPr>
                <w:color w:val="000000"/>
              </w:rPr>
              <w:t>бюджет</w:t>
            </w:r>
            <w:proofErr w:type="gramEnd"/>
            <w:r>
              <w:rPr>
                <w:color w:val="000000"/>
              </w:rPr>
              <w:t xml:space="preserve"> ЗАТО Северск должников, чел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250</w:t>
            </w:r>
          </w:p>
        </w:tc>
      </w:tr>
      <w:tr w:rsidR="00301A66">
        <w:trPr>
          <w:gridBefore w:val="1"/>
          <w:wBefore w:w="292" w:type="dxa"/>
          <w:trHeight w:val="15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проведенных заседаний Комиссии по мобилизации доходов в бюджет,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менее 6</w:t>
            </w:r>
          </w:p>
        </w:tc>
      </w:tr>
      <w:tr w:rsidR="00301A66">
        <w:trPr>
          <w:gridBefore w:val="1"/>
          <w:wBefore w:w="292" w:type="dxa"/>
          <w:trHeight w:val="15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</w:tr>
      <w:tr w:rsidR="00301A66">
        <w:trPr>
          <w:gridBefore w:val="1"/>
          <w:wBefore w:w="292" w:type="dxa"/>
          <w:trHeight w:val="154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Минимальный объем охваченных контрольными мероприятиями средств бюджета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10,6</w:t>
            </w:r>
          </w:p>
        </w:tc>
      </w:tr>
      <w:tr w:rsidR="00301A66">
        <w:trPr>
          <w:gridBefore w:val="1"/>
          <w:wBefore w:w="292" w:type="dxa"/>
          <w:trHeight w:val="372"/>
        </w:trPr>
        <w:tc>
          <w:tcPr>
            <w:tcW w:w="14891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Подпрограмма 2 «Повышение качества и уровня автоматизации бюджетного процесса </w:t>
            </w:r>
            <w:proofErr w:type="gramStart"/>
            <w:r>
              <w:rPr>
                <w:color w:val="000000"/>
                <w:szCs w:val="24"/>
              </w:rPr>
              <w:t>в</w:t>
            </w:r>
            <w:proofErr w:type="gramEnd"/>
            <w:r>
              <w:rPr>
                <w:color w:val="000000"/>
                <w:szCs w:val="24"/>
              </w:rPr>
              <w:t xml:space="preserve"> ЗАТО Северск» Программы</w:t>
            </w:r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</w:tr>
      <w:tr w:rsidR="00301A66">
        <w:trPr>
          <w:gridBefore w:val="1"/>
          <w:wBefore w:w="292" w:type="dxa"/>
          <w:trHeight w:val="37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 1.</w:t>
            </w:r>
          </w:p>
        </w:tc>
        <w:tc>
          <w:tcPr>
            <w:tcW w:w="1432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Задача 1 «Совершенствование информационно-технического сопровождения бюджетного процесса на </w:t>
            </w:r>
            <w:proofErr w:type="gramStart"/>
            <w:r>
              <w:rPr>
                <w:color w:val="000000"/>
                <w:szCs w:val="24"/>
              </w:rPr>
              <w:t>территории</w:t>
            </w:r>
            <w:proofErr w:type="gramEnd"/>
            <w:r>
              <w:rPr>
                <w:color w:val="000000"/>
                <w:szCs w:val="24"/>
              </w:rPr>
              <w:t xml:space="preserve"> ЗАТО Северск» подпрограммы 2</w:t>
            </w:r>
          </w:p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</w:tr>
      <w:tr w:rsidR="00301A66">
        <w:trPr>
          <w:gridBefore w:val="1"/>
          <w:wBefore w:w="292" w:type="dxa"/>
          <w:trHeight w:val="5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  <w:p w:rsidR="00301A66" w:rsidRDefault="00301A66">
            <w:pPr>
              <w:jc w:val="center"/>
              <w:outlineLvl w:val="0"/>
              <w:rPr>
                <w:color w:val="000000"/>
                <w:sz w:val="16"/>
                <w:szCs w:val="16"/>
              </w:rPr>
            </w:pPr>
          </w:p>
          <w:p w:rsidR="00301A66" w:rsidRDefault="009D1B50">
            <w:pPr>
              <w:jc w:val="center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Cs w:val="24"/>
              </w:rPr>
              <w:t>1.1</w:t>
            </w:r>
          </w:p>
          <w:p w:rsidR="00301A66" w:rsidRDefault="00301A66">
            <w:pPr>
              <w:jc w:val="center"/>
              <w:outlineLvl w:val="0"/>
              <w:rPr>
                <w:color w:val="000000"/>
                <w:sz w:val="16"/>
                <w:szCs w:val="16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 w:val="16"/>
                <w:szCs w:val="16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 w:val="16"/>
                <w:szCs w:val="16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 w:val="16"/>
                <w:szCs w:val="16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 w:val="16"/>
                <w:szCs w:val="16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 w:val="16"/>
                <w:szCs w:val="16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 w:val="16"/>
                <w:szCs w:val="16"/>
              </w:rPr>
            </w:pPr>
          </w:p>
          <w:p w:rsidR="00301A66" w:rsidRDefault="00301A66">
            <w:pPr>
              <w:outlineLvl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ВЦП «</w:t>
            </w:r>
            <w:proofErr w:type="gramStart"/>
            <w:r>
              <w:rPr>
                <w:color w:val="000000"/>
                <w:szCs w:val="24"/>
              </w:rPr>
              <w:t>Совершен-</w:t>
            </w:r>
            <w:proofErr w:type="spellStart"/>
            <w:r>
              <w:rPr>
                <w:color w:val="000000"/>
                <w:szCs w:val="24"/>
              </w:rPr>
              <w:t>ствование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информа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outlineLvl w:val="0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ционно</w:t>
            </w:r>
            <w:proofErr w:type="spellEnd"/>
            <w:r>
              <w:rPr>
                <w:color w:val="000000"/>
                <w:szCs w:val="24"/>
              </w:rPr>
              <w:t>-</w:t>
            </w:r>
            <w:proofErr w:type="spellStart"/>
            <w:r>
              <w:rPr>
                <w:color w:val="000000"/>
                <w:szCs w:val="24"/>
              </w:rPr>
              <w:t>техничес</w:t>
            </w:r>
            <w:proofErr w:type="spellEnd"/>
            <w:r>
              <w:rPr>
                <w:color w:val="000000"/>
                <w:szCs w:val="24"/>
              </w:rPr>
              <w:t xml:space="preserve">-кого сопровождения 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8 082,86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szCs w:val="24"/>
              </w:rPr>
              <w:t>8 082,86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rFonts w:eastAsiaTheme="minorHAnsi" w:cs="Times New Roman CYR"/>
                <w:lang w:eastAsia="en-US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 / Отдел информационных технологий Администрации ЗАТО Северск, 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  <w:szCs w:val="24"/>
              </w:rPr>
              <w:t>Х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  <w:szCs w:val="24"/>
              </w:rPr>
              <w:t>Х</w:t>
            </w:r>
          </w:p>
        </w:tc>
      </w:tr>
      <w:tr w:rsidR="00301A66">
        <w:trPr>
          <w:gridBefore w:val="1"/>
          <w:wBefore w:w="292" w:type="dxa"/>
          <w:trHeight w:val="26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2015 </w:t>
            </w: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2 046,55</w:t>
            </w: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2 046,55</w:t>
            </w:r>
          </w:p>
          <w:p w:rsidR="00301A66" w:rsidRDefault="00301A66">
            <w:pPr>
              <w:jc w:val="center"/>
              <w:outlineLvl w:val="0"/>
              <w:rPr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Количество установленных обновлений на бухгалтерских и финансовых системах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</w:rPr>
            </w:pPr>
          </w:p>
          <w:p w:rsidR="00301A66" w:rsidRDefault="00301A66">
            <w:pPr>
              <w:jc w:val="right"/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</w:tr>
      <w:tr w:rsidR="00301A66">
        <w:trPr>
          <w:gridBefore w:val="1"/>
          <w:wBefore w:w="292" w:type="dxa"/>
          <w:trHeight w:val="2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gridBefore w:val="1"/>
          <w:wBefore w:w="292" w:type="dxa"/>
          <w:trHeight w:val="23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бюджетного процесса на </w:t>
            </w:r>
            <w:proofErr w:type="gramStart"/>
            <w:r>
              <w:rPr>
                <w:color w:val="000000"/>
                <w:szCs w:val="24"/>
              </w:rPr>
              <w:t>территории</w:t>
            </w:r>
            <w:proofErr w:type="gramEnd"/>
            <w:r>
              <w:rPr>
                <w:color w:val="000000"/>
                <w:szCs w:val="24"/>
              </w:rPr>
              <w:t xml:space="preserve"> ЗАТО Северск»</w:t>
            </w:r>
          </w:p>
        </w:tc>
        <w:tc>
          <w:tcPr>
            <w:tcW w:w="9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rFonts w:eastAsiaTheme="minorHAnsi" w:cs="Times New Roman CYR"/>
                <w:lang w:eastAsia="en-US"/>
              </w:rPr>
            </w:pPr>
            <w:r>
              <w:rPr>
                <w:rFonts w:eastAsiaTheme="minorHAnsi" w:cs="Times New Roman CYR"/>
                <w:lang w:eastAsia="en-US"/>
              </w:rPr>
              <w:t xml:space="preserve">Комитет развития информационного общества </w:t>
            </w:r>
            <w:proofErr w:type="gramStart"/>
            <w:r>
              <w:rPr>
                <w:rFonts w:eastAsiaTheme="minorHAnsi" w:cs="Times New Roman CYR"/>
                <w:lang w:eastAsia="en-US"/>
              </w:rPr>
              <w:t>Администрации</w:t>
            </w:r>
            <w:proofErr w:type="gramEnd"/>
            <w:r>
              <w:rPr>
                <w:rFonts w:eastAsiaTheme="minorHAnsi" w:cs="Times New Roman CYR"/>
                <w:lang w:eastAsia="en-US"/>
              </w:rPr>
              <w:t xml:space="preserve"> ЗАТО Северск</w:t>
            </w:r>
          </w:p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организации - разработчики программных продуктов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32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Создание </w:t>
            </w:r>
            <w:proofErr w:type="gramStart"/>
            <w:r>
              <w:rPr>
                <w:color w:val="000000"/>
              </w:rPr>
              <w:t>резервных баз</w:t>
            </w:r>
            <w:proofErr w:type="gramEnd"/>
            <w:r>
              <w:rPr>
                <w:color w:val="000000"/>
              </w:rPr>
              <w:t xml:space="preserve"> данных и их хранение на автономных носителях информации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</w:tc>
        <w:tc>
          <w:tcPr>
            <w:tcW w:w="136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301A66">
        <w:trPr>
          <w:gridBefore w:val="1"/>
          <w:wBefore w:w="292" w:type="dxa"/>
          <w:trHeight w:val="32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</w:rPr>
            </w:pPr>
          </w:p>
        </w:tc>
      </w:tr>
      <w:tr w:rsidR="00301A66">
        <w:trPr>
          <w:gridBefore w:val="1"/>
          <w:wBefore w:w="292" w:type="dxa"/>
          <w:trHeight w:val="62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</w:t>
            </w:r>
            <w:proofErr w:type="gramStart"/>
            <w:r>
              <w:rPr>
                <w:color w:val="000000"/>
              </w:rPr>
              <w:t>размещенных  «</w:t>
            </w:r>
            <w:proofErr w:type="gramEnd"/>
            <w:r>
              <w:rPr>
                <w:color w:val="000000"/>
              </w:rPr>
              <w:t xml:space="preserve">бюджетов для граждан» на официальном сайте Администрации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01A66">
        <w:trPr>
          <w:gridBefore w:val="1"/>
          <w:wBefore w:w="292" w:type="dxa"/>
          <w:trHeight w:val="58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rFonts w:eastAsiaTheme="minorHAnsi" w:cs="Times New Roman CYR"/>
                <w:lang w:eastAsia="en-US"/>
              </w:rPr>
            </w:pPr>
            <w:r>
              <w:rPr>
                <w:color w:val="000000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01A66">
        <w:trPr>
          <w:gridBefore w:val="1"/>
          <w:wBefore w:w="292" w:type="dxa"/>
          <w:trHeight w:val="68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муниципальных учреждений, допустивших несвоевременное обновление информации на сайте bus.gov.ru,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301A66">
        <w:trPr>
          <w:gridBefore w:val="1"/>
          <w:wBefore w:w="292" w:type="dxa"/>
          <w:trHeight w:val="28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Количество отчетов о заседании Комиссии по мобилизации доходов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01A66">
        <w:trPr>
          <w:gridBefore w:val="1"/>
          <w:wBefore w:w="292" w:type="dxa"/>
          <w:trHeight w:val="563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7. Доля информации о бюджете и бюджетном </w:t>
            </w:r>
            <w:proofErr w:type="gramStart"/>
            <w:r>
              <w:rPr>
                <w:color w:val="000000"/>
              </w:rPr>
              <w:t>процессе</w:t>
            </w:r>
            <w:proofErr w:type="gramEnd"/>
            <w:r>
              <w:rPr>
                <w:color w:val="000000"/>
              </w:rPr>
              <w:t xml:space="preserve"> ЗАТО Северск, размещаемой в системе «Электронный бюджет» (сайт budjet.gov.ru), согласно требованиям нормативных документов,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gridBefore w:val="1"/>
          <w:wBefore w:w="292" w:type="dxa"/>
          <w:trHeight w:val="26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2016 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1 387,70</w:t>
            </w: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1 387,70</w:t>
            </w: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301A66">
            <w:pPr>
              <w:jc w:val="center"/>
              <w:outlineLvl w:val="0"/>
              <w:rPr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rFonts w:eastAsiaTheme="minorHAnsi" w:cs="Times New Roman CYR"/>
                <w:lang w:eastAsia="en-US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 / Отдел информационных технологий Администрации ЗАТО Северск, </w:t>
            </w:r>
            <w:r>
              <w:rPr>
                <w:rFonts w:eastAsiaTheme="minorHAnsi" w:cs="Times New Roman CYR"/>
                <w:lang w:eastAsia="en-US"/>
              </w:rPr>
              <w:t xml:space="preserve">Комитет развития информационного общества Администрации </w:t>
            </w:r>
          </w:p>
          <w:p w:rsidR="00301A66" w:rsidRDefault="009D1B50">
            <w:pPr>
              <w:autoSpaceDE w:val="0"/>
              <w:autoSpaceDN w:val="0"/>
              <w:adjustRightInd w:val="0"/>
              <w:rPr>
                <w:rFonts w:eastAsiaTheme="minorHAnsi" w:cs="Times New Roman CYR"/>
                <w:lang w:eastAsia="en-US"/>
              </w:rPr>
            </w:pPr>
            <w:r>
              <w:rPr>
                <w:rFonts w:eastAsiaTheme="minorHAnsi" w:cs="Times New Roman CYR"/>
                <w:lang w:eastAsia="en-US"/>
              </w:rPr>
              <w:t>ЗАТО Северск</w:t>
            </w: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Количество установленных обновлений на бухгалтерских и финансовых системах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301A66">
        <w:trPr>
          <w:gridBefore w:val="1"/>
          <w:wBefore w:w="292" w:type="dxa"/>
          <w:trHeight w:val="30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Создание </w:t>
            </w:r>
            <w:proofErr w:type="gramStart"/>
            <w:r>
              <w:rPr>
                <w:color w:val="000000"/>
              </w:rPr>
              <w:t>резервных баз</w:t>
            </w:r>
            <w:proofErr w:type="gramEnd"/>
            <w:r>
              <w:rPr>
                <w:color w:val="000000"/>
              </w:rPr>
              <w:t xml:space="preserve"> данных и их хранение на автономных носителях информации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301A66">
        <w:trPr>
          <w:gridBefore w:val="1"/>
          <w:wBefore w:w="292" w:type="dxa"/>
          <w:trHeight w:val="563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</w:t>
            </w:r>
            <w:proofErr w:type="gramStart"/>
            <w:r>
              <w:rPr>
                <w:color w:val="000000"/>
              </w:rPr>
              <w:t>размещенных  «</w:t>
            </w:r>
            <w:proofErr w:type="gramEnd"/>
            <w:r>
              <w:rPr>
                <w:color w:val="000000"/>
              </w:rPr>
              <w:t xml:space="preserve">бюджетов для граждан» на официальном сайте Администрации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01A66">
        <w:trPr>
          <w:gridBefore w:val="1"/>
          <w:wBefore w:w="292" w:type="dxa"/>
          <w:trHeight w:val="2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gridBefore w:val="1"/>
          <w:wBefore w:w="292" w:type="dxa"/>
          <w:trHeight w:val="69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>организации - разработчики программных продуктов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01A66">
        <w:trPr>
          <w:gridBefore w:val="1"/>
          <w:wBefore w:w="292" w:type="dxa"/>
          <w:trHeight w:val="228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муниципальных учреждений, допустивших несвоевременное обновление информации на сайте bus.gov.ru,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301A66">
        <w:trPr>
          <w:gridBefore w:val="1"/>
          <w:wBefore w:w="292" w:type="dxa"/>
          <w:trHeight w:val="55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Количество отчетов о заседании Комиссии по мобилизации доходов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01A66">
        <w:trPr>
          <w:gridBefore w:val="1"/>
          <w:wBefore w:w="292" w:type="dxa"/>
          <w:trHeight w:val="578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7. Доля информации о бюджете и бюджетном </w:t>
            </w:r>
            <w:proofErr w:type="gramStart"/>
            <w:r>
              <w:rPr>
                <w:color w:val="000000"/>
              </w:rPr>
              <w:t>процессе</w:t>
            </w:r>
            <w:proofErr w:type="gramEnd"/>
            <w:r>
              <w:rPr>
                <w:color w:val="000000"/>
              </w:rPr>
              <w:t xml:space="preserve"> ЗАТО Северск, размещаемой в системе «Электронный бюджет» (сайт budjet.gov.ru), согласно требованиям нормативных документов,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01A66">
        <w:trPr>
          <w:gridBefore w:val="1"/>
          <w:wBefore w:w="292" w:type="dxa"/>
          <w:trHeight w:val="3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gridBefore w:val="1"/>
          <w:wBefore w:w="292" w:type="dxa"/>
          <w:trHeight w:val="33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2017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1 114,30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1 114,30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 / Отдел информационных технологий Администрации ЗАТО Северск, </w:t>
            </w:r>
            <w:r>
              <w:rPr>
                <w:rFonts w:eastAsiaTheme="minorHAnsi" w:cs="Times New Roman CYR"/>
                <w:lang w:eastAsia="en-US"/>
              </w:rPr>
              <w:t>Комитет развития информационного общества Администрации ЗАТО Северск,</w:t>
            </w:r>
            <w:r>
              <w:rPr>
                <w:color w:val="000000"/>
              </w:rPr>
              <w:t xml:space="preserve"> организации - разработчики программных продуктов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Количество установленных обновлений на бухгалтерских и финансовых системах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301A66">
        <w:trPr>
          <w:gridBefore w:val="1"/>
          <w:wBefore w:w="292" w:type="dxa"/>
          <w:trHeight w:val="30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Создание </w:t>
            </w:r>
            <w:proofErr w:type="gramStart"/>
            <w:r>
              <w:rPr>
                <w:color w:val="000000"/>
              </w:rPr>
              <w:t>резервных баз</w:t>
            </w:r>
            <w:proofErr w:type="gramEnd"/>
            <w:r>
              <w:rPr>
                <w:color w:val="000000"/>
              </w:rPr>
              <w:t xml:space="preserve"> данных и их хранение на автономных носителях информации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301A66">
        <w:trPr>
          <w:gridBefore w:val="1"/>
          <w:wBefore w:w="292" w:type="dxa"/>
          <w:trHeight w:val="62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размещенных «бюджетов для граждан»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01A66">
        <w:trPr>
          <w:gridBefore w:val="1"/>
          <w:wBefore w:w="292" w:type="dxa"/>
          <w:trHeight w:val="95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gridBefore w:val="1"/>
          <w:wBefore w:w="292" w:type="dxa"/>
          <w:trHeight w:val="68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муниципальных учреждений, допустивших несвоевременное обновление информации на сайте bus.gov.ru,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  <w:r>
              <w:rPr>
                <w:color w:val="000000"/>
              </w:rPr>
              <w:t xml:space="preserve"> 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301A66">
        <w:trPr>
          <w:gridBefore w:val="1"/>
          <w:wBefore w:w="292" w:type="dxa"/>
          <w:trHeight w:val="69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Количество отчетов о заседании Комиссии по мобилизации доходов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301A66">
        <w:trPr>
          <w:gridBefore w:val="1"/>
          <w:wBefore w:w="292" w:type="dxa"/>
          <w:trHeight w:val="804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7. Доля информации о бюджете и бюджетном </w:t>
            </w:r>
            <w:proofErr w:type="gramStart"/>
            <w:r>
              <w:rPr>
                <w:color w:val="000000"/>
              </w:rPr>
              <w:t>процессе</w:t>
            </w:r>
            <w:proofErr w:type="gramEnd"/>
            <w:r>
              <w:rPr>
                <w:color w:val="000000"/>
              </w:rPr>
              <w:t xml:space="preserve"> ЗАТО Северск, размещаемой в системе «Электронный бюджет» (сайт budjet.gov.ru), согласно требованиям нормативных документов,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gridBefore w:val="1"/>
          <w:wBefore w:w="292" w:type="dxa"/>
          <w:trHeight w:val="2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gridBefore w:val="1"/>
          <w:wBefore w:w="292" w:type="dxa"/>
          <w:trHeight w:val="79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2018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1 224,51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1 224,51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 / Отдел информационных технологий Администрации ЗАТО Северск, </w:t>
            </w:r>
            <w:r>
              <w:rPr>
                <w:rFonts w:eastAsiaTheme="minorHAnsi" w:cs="Times New Roman CYR"/>
                <w:lang w:eastAsia="en-US"/>
              </w:rPr>
              <w:t>Комитет развития информационного общества Администрации ЗАТО Северск,</w:t>
            </w:r>
            <w:r>
              <w:rPr>
                <w:color w:val="000000"/>
              </w:rPr>
              <w:t xml:space="preserve"> организации - разработчики программных продуктов</w:t>
            </w: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Количество установленных обновлений на бухгалтерских и финансовых системах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Создание </w:t>
            </w:r>
            <w:proofErr w:type="gramStart"/>
            <w:r>
              <w:rPr>
                <w:color w:val="000000"/>
              </w:rPr>
              <w:t>резервных баз</w:t>
            </w:r>
            <w:proofErr w:type="gramEnd"/>
            <w:r>
              <w:rPr>
                <w:color w:val="000000"/>
              </w:rPr>
              <w:t xml:space="preserve"> данных и их хранение на автономных носителях информации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301A66">
        <w:trPr>
          <w:gridBefore w:val="1"/>
          <w:wBefore w:w="292" w:type="dxa"/>
          <w:trHeight w:val="99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размещенных «бюджетов для граждан»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муниципальных учреждений, допустивших несвоевременное обновление информации на сайте bus.gov.ru,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  <w:r>
              <w:rPr>
                <w:color w:val="000000"/>
              </w:rPr>
              <w:t xml:space="preserve"> 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301A66">
        <w:trPr>
          <w:gridBefore w:val="1"/>
          <w:wBefore w:w="292" w:type="dxa"/>
          <w:trHeight w:val="1048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Количество отчетов о заседании Комиссии по мобилизации доходов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301A66">
        <w:trPr>
          <w:gridBefore w:val="1"/>
          <w:wBefore w:w="292" w:type="dxa"/>
          <w:trHeight w:val="1687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7. Доля информации о бюджете и бюджетном </w:t>
            </w:r>
            <w:proofErr w:type="gramStart"/>
            <w:r>
              <w:rPr>
                <w:color w:val="000000"/>
              </w:rPr>
              <w:t>процессе</w:t>
            </w:r>
            <w:proofErr w:type="gramEnd"/>
            <w:r>
              <w:rPr>
                <w:color w:val="000000"/>
              </w:rPr>
              <w:t xml:space="preserve"> ЗАТО Северск, размещаемой в системе «Электронный бюджет» (сайт budjet.gov.ru), согласно требованиям нормативных документов,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gridBefore w:val="1"/>
          <w:wBefore w:w="292" w:type="dxa"/>
          <w:trHeight w:val="2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gridBefore w:val="1"/>
          <w:wBefore w:w="292" w:type="dxa"/>
          <w:trHeight w:val="34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  2019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 1 154,90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1 154,90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 / Отдел информационных технологий Администрации ЗАТО Северск, </w:t>
            </w:r>
            <w:r>
              <w:rPr>
                <w:rFonts w:eastAsiaTheme="minorHAnsi" w:cs="Times New Roman CYR"/>
                <w:lang w:eastAsia="en-US"/>
              </w:rPr>
              <w:t>Комитет развития информационного общества Администрации ЗАТО Северск,</w:t>
            </w:r>
            <w:r>
              <w:rPr>
                <w:color w:val="000000"/>
              </w:rPr>
              <w:t xml:space="preserve"> организации - разработчики программных продуктов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Количество установленных обновлений на бухгалтерских и финансовых системах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301A66">
        <w:trPr>
          <w:gridBefore w:val="1"/>
          <w:wBefore w:w="292" w:type="dxa"/>
          <w:trHeight w:val="348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Создание </w:t>
            </w:r>
            <w:proofErr w:type="gramStart"/>
            <w:r>
              <w:rPr>
                <w:color w:val="000000"/>
              </w:rPr>
              <w:t>резервных баз</w:t>
            </w:r>
            <w:proofErr w:type="gramEnd"/>
            <w:r>
              <w:rPr>
                <w:color w:val="000000"/>
              </w:rPr>
              <w:t xml:space="preserve"> данных и их хранение на автономных носителях информации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  <w:r>
              <w:rPr>
                <w:color w:val="000000"/>
              </w:rPr>
              <w:t xml:space="preserve"> 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размещенных «бюджетов для граждан»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муниципальных учреждений, допустивших несвоевременное обновление информации </w:t>
            </w:r>
          </w:p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на сайте bus.gov.ru,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Количество отчетов о заседании Комиссии по мобилизации доходов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7. Доля информации о бюджете и бюджетном </w:t>
            </w:r>
            <w:proofErr w:type="gramStart"/>
            <w:r>
              <w:rPr>
                <w:color w:val="000000"/>
              </w:rPr>
              <w:t>процессе</w:t>
            </w:r>
            <w:proofErr w:type="gramEnd"/>
            <w:r>
              <w:rPr>
                <w:color w:val="000000"/>
              </w:rPr>
              <w:t xml:space="preserve"> ЗАТО Северск, размещаемой в системе «Электронный бюджет» (сайт budjet.gov.ru), согласно требованиям нормативных документов,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gridBefore w:val="1"/>
          <w:wBefore w:w="292" w:type="dxa"/>
          <w:trHeight w:val="69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2020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1 154,90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1 154,90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 / Отдел информационных технологий Администрации 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Количество установленных обновлений на бухгалтерских и финансовых системах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301A66">
        <w:trPr>
          <w:gridBefore w:val="1"/>
          <w:wBefore w:w="292" w:type="dxa"/>
          <w:trHeight w:val="2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gridBefore w:val="1"/>
          <w:wBefore w:w="292" w:type="dxa"/>
          <w:trHeight w:val="462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ЗАТО Северск, </w:t>
            </w:r>
            <w:r>
              <w:rPr>
                <w:rFonts w:eastAsiaTheme="minorHAnsi" w:cs="Times New Roman CYR"/>
                <w:lang w:eastAsia="en-US"/>
              </w:rPr>
              <w:t xml:space="preserve">Комитет развития информационного общества </w:t>
            </w:r>
            <w:proofErr w:type="gramStart"/>
            <w:r>
              <w:rPr>
                <w:rFonts w:eastAsiaTheme="minorHAnsi" w:cs="Times New Roman CYR"/>
                <w:lang w:eastAsia="en-US"/>
              </w:rPr>
              <w:t>Администрации</w:t>
            </w:r>
            <w:proofErr w:type="gramEnd"/>
            <w:r>
              <w:rPr>
                <w:rFonts w:eastAsiaTheme="minorHAnsi" w:cs="Times New Roman CYR"/>
                <w:lang w:eastAsia="en-US"/>
              </w:rPr>
              <w:t xml:space="preserve"> ЗАТО Северск,</w:t>
            </w:r>
            <w:r>
              <w:rPr>
                <w:color w:val="000000"/>
              </w:rPr>
              <w:t xml:space="preserve"> организации - разработчики программных продуктов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Создание </w:t>
            </w:r>
            <w:proofErr w:type="gramStart"/>
            <w:r>
              <w:rPr>
                <w:color w:val="000000"/>
              </w:rPr>
              <w:t>резервных баз</w:t>
            </w:r>
            <w:proofErr w:type="gramEnd"/>
            <w:r>
              <w:rPr>
                <w:color w:val="000000"/>
              </w:rPr>
              <w:t xml:space="preserve"> данных и их хранение на автономных носителях информации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01A66">
        <w:trPr>
          <w:gridBefore w:val="1"/>
          <w:wBefore w:w="292" w:type="dxa"/>
          <w:trHeight w:val="46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размещенных «бюджетов для граждан»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муниципальных учреждений, допустивших несвоевременное обновление информации на сайте </w:t>
            </w:r>
            <w:proofErr w:type="gramStart"/>
            <w:r>
              <w:rPr>
                <w:color w:val="000000"/>
              </w:rPr>
              <w:t>bus.gov.ru ,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Количество отчетов о заседании Комиссии по мобилизации доходов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7. Доля информации о бюджете и бюджетном </w:t>
            </w:r>
            <w:proofErr w:type="gramStart"/>
            <w:r>
              <w:rPr>
                <w:color w:val="000000"/>
              </w:rPr>
              <w:t>процессе</w:t>
            </w:r>
            <w:proofErr w:type="gramEnd"/>
            <w:r>
              <w:rPr>
                <w:color w:val="000000"/>
              </w:rPr>
              <w:t xml:space="preserve"> ЗАТО Северск, размещаемой в системе «Электронный бюджет» (сайт budjet.gov.ru), согласно требованиям нормативных документов,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2021 (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период)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1 154,90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1 154,90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rFonts w:eastAsiaTheme="minorHAnsi" w:cs="Times New Roman CYR"/>
                <w:lang w:eastAsia="en-US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 / Отдел информационных технологий Администрации ЗАТО Северск, </w:t>
            </w:r>
            <w:r>
              <w:rPr>
                <w:rFonts w:eastAsiaTheme="minorHAnsi" w:cs="Times New Roman CYR"/>
                <w:lang w:eastAsia="en-US"/>
              </w:rPr>
              <w:t xml:space="preserve">Комитет развития информационного общества Администрации </w:t>
            </w:r>
          </w:p>
          <w:p w:rsidR="00301A66" w:rsidRDefault="009D1B50">
            <w:pPr>
              <w:rPr>
                <w:color w:val="000000"/>
              </w:rPr>
            </w:pPr>
            <w:r>
              <w:rPr>
                <w:rFonts w:eastAsiaTheme="minorHAnsi" w:cs="Times New Roman CYR"/>
                <w:lang w:eastAsia="en-US"/>
              </w:rPr>
              <w:t>ЗАТО Северск</w:t>
            </w: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Количество установленных обновлений на бухгалтерских и финансовых системах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301A66">
        <w:trPr>
          <w:gridBefore w:val="1"/>
          <w:wBefore w:w="292" w:type="dxa"/>
          <w:trHeight w:val="2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>организации - разработчики программных продуктов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Создание </w:t>
            </w:r>
            <w:proofErr w:type="gramStart"/>
            <w:r>
              <w:rPr>
                <w:color w:val="000000"/>
              </w:rPr>
              <w:t>резервных баз</w:t>
            </w:r>
            <w:proofErr w:type="gramEnd"/>
            <w:r>
              <w:rPr>
                <w:color w:val="000000"/>
              </w:rPr>
              <w:t xml:space="preserve"> данных и их хранение на автономных носителях информации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размещенных «бюджетов для граждан»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муниципальных учреждений, допустивших несвоевременное обновление информации на сайте bus.gov.ru,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Количество отчетов о заседании Комиссии по мобилизации доходов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7. Доля информации о бюджете и бюджетном </w:t>
            </w:r>
            <w:proofErr w:type="gramStart"/>
            <w:r>
              <w:rPr>
                <w:color w:val="000000"/>
              </w:rPr>
              <w:t>процессе</w:t>
            </w:r>
            <w:proofErr w:type="gramEnd"/>
            <w:r>
              <w:rPr>
                <w:color w:val="000000"/>
              </w:rPr>
              <w:t xml:space="preserve"> ЗАТО Северск, размещаемой в системе «Электронный бюджет» (сайт budjet.gov.ru), согласно требованиям нормативных документов,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2022 (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период)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1 154,90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1 154,90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rFonts w:eastAsiaTheme="minorHAnsi" w:cs="Times New Roman CYR"/>
                <w:lang w:eastAsia="en-US"/>
              </w:rPr>
            </w:pPr>
            <w:r>
              <w:rPr>
                <w:color w:val="000000"/>
              </w:rPr>
              <w:t xml:space="preserve">Финансовое управление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 / Отдел информационных технологий Администрации ЗАТО Северск, </w:t>
            </w:r>
            <w:r>
              <w:rPr>
                <w:rFonts w:eastAsiaTheme="minorHAnsi" w:cs="Times New Roman CYR"/>
                <w:lang w:eastAsia="en-US"/>
              </w:rPr>
              <w:t xml:space="preserve">Комитет развития информационного </w:t>
            </w:r>
          </w:p>
          <w:p w:rsidR="00301A66" w:rsidRDefault="00301A66">
            <w:pPr>
              <w:rPr>
                <w:rFonts w:eastAsiaTheme="minorHAnsi" w:cs="Times New Roman CYR"/>
                <w:lang w:eastAsia="en-US"/>
              </w:rPr>
            </w:pPr>
          </w:p>
          <w:p w:rsidR="00301A66" w:rsidRDefault="00301A66">
            <w:pPr>
              <w:rPr>
                <w:color w:val="000000"/>
              </w:rPr>
            </w:pPr>
          </w:p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Количество установленных обновлений на бухгалтерских и финансовых системах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301A66">
        <w:trPr>
          <w:gridBefore w:val="1"/>
          <w:wBefore w:w="292" w:type="dxa"/>
          <w:trHeight w:val="2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rFonts w:eastAsiaTheme="minorHAnsi" w:cs="Times New Roman CYR"/>
                <w:lang w:eastAsia="en-US"/>
              </w:rPr>
            </w:pPr>
            <w:r>
              <w:rPr>
                <w:rFonts w:eastAsiaTheme="minorHAnsi" w:cs="Times New Roman CYR"/>
                <w:lang w:eastAsia="en-US"/>
              </w:rPr>
              <w:t xml:space="preserve">общества Администрации </w:t>
            </w:r>
          </w:p>
          <w:p w:rsidR="00301A66" w:rsidRDefault="009D1B50">
            <w:pPr>
              <w:rPr>
                <w:color w:val="000000"/>
              </w:rPr>
            </w:pPr>
            <w:r>
              <w:rPr>
                <w:rFonts w:eastAsiaTheme="minorHAnsi" w:cs="Times New Roman CYR"/>
                <w:lang w:eastAsia="en-US"/>
              </w:rPr>
              <w:t xml:space="preserve">ЗАТО Северск </w:t>
            </w:r>
            <w:r>
              <w:rPr>
                <w:color w:val="000000"/>
              </w:rPr>
              <w:t>организации - разработчики программных продуктов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Создание </w:t>
            </w:r>
            <w:proofErr w:type="gramStart"/>
            <w:r>
              <w:rPr>
                <w:color w:val="000000"/>
              </w:rPr>
              <w:t>резервных баз</w:t>
            </w:r>
            <w:proofErr w:type="gramEnd"/>
            <w:r>
              <w:rPr>
                <w:color w:val="000000"/>
              </w:rPr>
              <w:t xml:space="preserve"> данных и их хранение на автономных носителях информации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размещенных «бюджетов для граждан»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муниципальных учреждений, допустивших несвоевременное обновление информации на сайте bus.gov.ru,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301A66">
        <w:trPr>
          <w:gridBefore w:val="1"/>
          <w:wBefore w:w="292" w:type="dxa"/>
          <w:trHeight w:val="61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Количество отчетов о заседании Комиссии по мобилизации доходов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01A66">
        <w:trPr>
          <w:gridBefore w:val="1"/>
          <w:wBefore w:w="292" w:type="dxa"/>
          <w:trHeight w:val="183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</w:rPr>
            </w:pPr>
          </w:p>
        </w:tc>
        <w:tc>
          <w:tcPr>
            <w:tcW w:w="3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7. Доля информации о бюджете и бюджетном </w:t>
            </w:r>
            <w:proofErr w:type="gramStart"/>
            <w:r>
              <w:rPr>
                <w:color w:val="000000"/>
              </w:rPr>
              <w:t>процессе</w:t>
            </w:r>
            <w:proofErr w:type="gramEnd"/>
            <w:r>
              <w:rPr>
                <w:color w:val="000000"/>
              </w:rPr>
              <w:t xml:space="preserve"> ЗАТО Северск, размещаемой в системе «Электронный бюджет» (сайт budjet.gov.ru), согласно требованиям нормативных документов,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301A66" w:rsidRDefault="009D1B50">
      <w:r>
        <w:t xml:space="preserve"> </w:t>
      </w:r>
    </w:p>
    <w:p w:rsidR="00301A66" w:rsidRDefault="00301A66"/>
    <w:tbl>
      <w:tblPr>
        <w:tblW w:w="288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2"/>
        <w:gridCol w:w="1898"/>
        <w:gridCol w:w="40"/>
        <w:gridCol w:w="992"/>
        <w:gridCol w:w="142"/>
        <w:gridCol w:w="142"/>
        <w:gridCol w:w="755"/>
        <w:gridCol w:w="237"/>
        <w:gridCol w:w="142"/>
        <w:gridCol w:w="709"/>
        <w:gridCol w:w="46"/>
        <w:gridCol w:w="237"/>
        <w:gridCol w:w="992"/>
        <w:gridCol w:w="47"/>
        <w:gridCol w:w="1087"/>
        <w:gridCol w:w="47"/>
        <w:gridCol w:w="1087"/>
        <w:gridCol w:w="47"/>
        <w:gridCol w:w="1371"/>
        <w:gridCol w:w="46"/>
        <w:gridCol w:w="3214"/>
        <w:gridCol w:w="47"/>
        <w:gridCol w:w="1371"/>
        <w:gridCol w:w="1367"/>
        <w:gridCol w:w="1367"/>
        <w:gridCol w:w="1367"/>
        <w:gridCol w:w="1367"/>
        <w:gridCol w:w="1367"/>
        <w:gridCol w:w="1367"/>
        <w:gridCol w:w="1367"/>
        <w:gridCol w:w="1367"/>
        <w:gridCol w:w="1367"/>
        <w:gridCol w:w="1367"/>
      </w:tblGrid>
      <w:tr w:rsidR="00301A66">
        <w:trPr>
          <w:gridAfter w:val="10"/>
          <w:wAfter w:w="13670" w:type="dxa"/>
          <w:trHeight w:val="25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</w:tr>
      <w:tr w:rsidR="00301A66">
        <w:trPr>
          <w:gridAfter w:val="10"/>
          <w:wAfter w:w="13670" w:type="dxa"/>
          <w:trHeight w:val="25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Итого по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подпро</w:t>
            </w:r>
            <w:proofErr w:type="spellEnd"/>
            <w:r>
              <w:rPr>
                <w:color w:val="000000"/>
                <w:szCs w:val="24"/>
              </w:rPr>
              <w:t>-грамме</w:t>
            </w:r>
            <w:proofErr w:type="gramEnd"/>
            <w:r>
              <w:rPr>
                <w:color w:val="000000"/>
                <w:szCs w:val="24"/>
              </w:rPr>
              <w:t xml:space="preserve"> 2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Всего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8 082,86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8 082,86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25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2015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2 046,55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2 046,55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25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2016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1 387,70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1 387,70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25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2017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1 114,30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1 114,30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25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2018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1 224,51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1 224,51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3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2019 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1 154,90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1 154,90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Количество установленных обновлений на бухгалтерских и финансовых системах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301A66">
        <w:trPr>
          <w:gridAfter w:val="10"/>
          <w:wAfter w:w="13670" w:type="dxa"/>
          <w:trHeight w:val="3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Создание </w:t>
            </w:r>
            <w:proofErr w:type="gramStart"/>
            <w:r>
              <w:rPr>
                <w:color w:val="000000"/>
              </w:rPr>
              <w:t>резервных баз</w:t>
            </w:r>
            <w:proofErr w:type="gramEnd"/>
            <w:r>
              <w:rPr>
                <w:color w:val="000000"/>
              </w:rPr>
              <w:t xml:space="preserve"> данных и их хранение на автономных носителях информации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  <w:r>
              <w:rPr>
                <w:color w:val="000000"/>
              </w:rPr>
              <w:t xml:space="preserve"> 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01A66">
        <w:trPr>
          <w:gridAfter w:val="10"/>
          <w:wAfter w:w="13670" w:type="dxa"/>
          <w:trHeight w:val="3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размещенных «бюджетов для граждан»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01A66">
        <w:trPr>
          <w:gridAfter w:val="10"/>
          <w:wAfter w:w="13670" w:type="dxa"/>
          <w:trHeight w:val="3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01A66">
        <w:trPr>
          <w:gridAfter w:val="10"/>
          <w:wAfter w:w="13670" w:type="dxa"/>
          <w:trHeight w:val="3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муниципальных учреждений, допустивших несвоевременное обновление информации </w:t>
            </w:r>
          </w:p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на сайте bus.gov.ru,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gridAfter w:val="10"/>
          <w:wAfter w:w="13670" w:type="dxa"/>
          <w:trHeight w:val="3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Количество отчетов о заседании Комиссии по мобилизации доходов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01A66">
        <w:trPr>
          <w:gridAfter w:val="10"/>
          <w:wAfter w:w="13670" w:type="dxa"/>
          <w:trHeight w:val="3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7. Доля информации о бюджете и бюджетном </w:t>
            </w:r>
            <w:proofErr w:type="gramStart"/>
            <w:r>
              <w:rPr>
                <w:color w:val="000000"/>
              </w:rPr>
              <w:t>процессе</w:t>
            </w:r>
            <w:proofErr w:type="gramEnd"/>
            <w:r>
              <w:rPr>
                <w:color w:val="000000"/>
              </w:rPr>
              <w:t xml:space="preserve"> ЗАТО Северск, размещаемой в системе «Электронный бюджет» (сайт budjet.gov.ru), согласно требованиям нормативных документов,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gridAfter w:val="10"/>
          <w:wAfter w:w="13670" w:type="dxa"/>
          <w:trHeight w:val="25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gridAfter w:val="10"/>
          <w:wAfter w:w="13670" w:type="dxa"/>
          <w:trHeight w:val="3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2020 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1 154,90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1 154,90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Количество установленных обновлений на бухгалтерских и финансовых системах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301A66">
        <w:trPr>
          <w:gridAfter w:val="10"/>
          <w:wAfter w:w="13670" w:type="dxa"/>
          <w:trHeight w:val="3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Создание </w:t>
            </w:r>
            <w:proofErr w:type="gramStart"/>
            <w:r>
              <w:rPr>
                <w:color w:val="000000"/>
              </w:rPr>
              <w:t>резервных баз</w:t>
            </w:r>
            <w:proofErr w:type="gramEnd"/>
            <w:r>
              <w:rPr>
                <w:color w:val="000000"/>
              </w:rPr>
              <w:t xml:space="preserve"> данных и их хранение на автономных носителях информации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  <w:r>
              <w:rPr>
                <w:color w:val="000000"/>
              </w:rPr>
              <w:t xml:space="preserve"> 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01A66">
        <w:trPr>
          <w:gridAfter w:val="10"/>
          <w:wAfter w:w="13670" w:type="dxa"/>
          <w:trHeight w:val="3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размещенных «бюджетов для граждан»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01A66">
        <w:trPr>
          <w:gridAfter w:val="10"/>
          <w:wAfter w:w="13670" w:type="dxa"/>
          <w:trHeight w:val="3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01A66">
        <w:trPr>
          <w:gridAfter w:val="10"/>
          <w:wAfter w:w="13670" w:type="dxa"/>
          <w:trHeight w:val="3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муниципальных учреждений, допустивших несвоевременное обновление информации </w:t>
            </w:r>
          </w:p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на сайте bus.gov.ru,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01A66">
        <w:trPr>
          <w:gridAfter w:val="10"/>
          <w:wAfter w:w="13670" w:type="dxa"/>
          <w:trHeight w:val="3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Количество отчетов о заседании Комиссии по мобилизации доходов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01A66">
        <w:trPr>
          <w:gridAfter w:val="10"/>
          <w:wAfter w:w="13670" w:type="dxa"/>
          <w:trHeight w:val="3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7. Доля информации о бюджете и бюджетном </w:t>
            </w:r>
            <w:proofErr w:type="gramStart"/>
            <w:r>
              <w:rPr>
                <w:color w:val="000000"/>
              </w:rPr>
              <w:t>процессе</w:t>
            </w:r>
            <w:proofErr w:type="gramEnd"/>
            <w:r>
              <w:rPr>
                <w:color w:val="000000"/>
              </w:rPr>
              <w:t xml:space="preserve"> ЗАТО Северск, размещаемой в системе «Электронный бюджет» (сайт budjet.gov.ru), согласно требованиям нормативных документов,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gridAfter w:val="10"/>
          <w:wAfter w:w="13670" w:type="dxa"/>
          <w:trHeight w:val="13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gridAfter w:val="10"/>
          <w:wAfter w:w="13670" w:type="dxa"/>
          <w:trHeight w:val="132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2021 (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период)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1 154,90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1 154,90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Количество установленных обновлений на бухгалтерских и финансовых системах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301A66">
        <w:trPr>
          <w:gridAfter w:val="10"/>
          <w:wAfter w:w="13670" w:type="dxa"/>
          <w:trHeight w:val="13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Создание </w:t>
            </w:r>
            <w:proofErr w:type="gramStart"/>
            <w:r>
              <w:rPr>
                <w:color w:val="000000"/>
              </w:rPr>
              <w:t>резервных баз</w:t>
            </w:r>
            <w:proofErr w:type="gramEnd"/>
            <w:r>
              <w:rPr>
                <w:color w:val="000000"/>
              </w:rPr>
              <w:t xml:space="preserve"> данных и их хранение на автономных носителях информации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  <w:r>
              <w:rPr>
                <w:color w:val="000000"/>
              </w:rPr>
              <w:t xml:space="preserve"> 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01A66">
        <w:trPr>
          <w:gridAfter w:val="10"/>
          <w:wAfter w:w="13670" w:type="dxa"/>
          <w:trHeight w:val="13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размещенных «бюджетов для граждан»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01A66">
        <w:trPr>
          <w:gridAfter w:val="10"/>
          <w:wAfter w:w="13670" w:type="dxa"/>
          <w:trHeight w:val="13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01A66">
        <w:trPr>
          <w:gridAfter w:val="10"/>
          <w:wAfter w:w="13670" w:type="dxa"/>
          <w:trHeight w:val="13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муниципальных учреждений, допустивших несвоевременное обновление информации </w:t>
            </w:r>
          </w:p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на сайте bus.gov.ru,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301A66">
        <w:trPr>
          <w:gridAfter w:val="10"/>
          <w:wAfter w:w="13670" w:type="dxa"/>
          <w:trHeight w:val="13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Количество отчетов о заседании Комиссии по мобилизации доходов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01A66">
        <w:trPr>
          <w:gridAfter w:val="10"/>
          <w:wAfter w:w="13670" w:type="dxa"/>
          <w:trHeight w:val="132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7. Доля информации о бюджете и бюджетном </w:t>
            </w:r>
            <w:proofErr w:type="gramStart"/>
            <w:r>
              <w:rPr>
                <w:color w:val="000000"/>
              </w:rPr>
              <w:t>процессе</w:t>
            </w:r>
            <w:proofErr w:type="gramEnd"/>
            <w:r>
              <w:rPr>
                <w:color w:val="000000"/>
              </w:rPr>
              <w:t xml:space="preserve"> ЗАТО Северск, размещаемой в системе «Электронный бюджет» (сайт budjet.gov.ru), согласно требованиям нормативных документов,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gridAfter w:val="10"/>
          <w:wAfter w:w="13670" w:type="dxa"/>
          <w:trHeight w:val="25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gridAfter w:val="10"/>
          <w:wAfter w:w="13670" w:type="dxa"/>
          <w:trHeight w:val="132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2022 (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период)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1 154,90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1 154,90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1. Количество установленных обновлений на бухгалтерских и финансовых системах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301A66">
        <w:trPr>
          <w:gridAfter w:val="10"/>
          <w:wAfter w:w="13670" w:type="dxa"/>
          <w:trHeight w:val="13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Создание </w:t>
            </w:r>
            <w:proofErr w:type="gramStart"/>
            <w:r>
              <w:rPr>
                <w:color w:val="000000"/>
              </w:rPr>
              <w:t>резервных баз</w:t>
            </w:r>
            <w:proofErr w:type="gramEnd"/>
            <w:r>
              <w:rPr>
                <w:color w:val="000000"/>
              </w:rPr>
              <w:t xml:space="preserve"> данных и их хранение на автономных носителях информации в год,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  <w:r>
              <w:rPr>
                <w:color w:val="000000"/>
              </w:rPr>
              <w:t xml:space="preserve"> 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01A66">
        <w:trPr>
          <w:gridAfter w:val="10"/>
          <w:wAfter w:w="13670" w:type="dxa"/>
          <w:trHeight w:val="13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Количество размещенных «бюджетов для граждан»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01A66">
        <w:trPr>
          <w:gridAfter w:val="10"/>
          <w:wAfter w:w="13670" w:type="dxa"/>
          <w:trHeight w:val="13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01A66">
        <w:trPr>
          <w:gridAfter w:val="10"/>
          <w:wAfter w:w="13670" w:type="dxa"/>
          <w:trHeight w:val="13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5. Доля муниципальных учреждений, допустивших несвоевременное обновление информации </w:t>
            </w:r>
          </w:p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на сайте bus.gov.ru,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301A66">
        <w:trPr>
          <w:gridAfter w:val="10"/>
          <w:wAfter w:w="13670" w:type="dxa"/>
          <w:trHeight w:val="13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6. Количество отчетов о заседании Комиссии по мобилизации доходов на официальном сайте </w:t>
            </w:r>
            <w:proofErr w:type="gramStart"/>
            <w:r>
              <w:rPr>
                <w:color w:val="000000"/>
              </w:rPr>
              <w:t>Администрации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01A66">
        <w:trPr>
          <w:gridAfter w:val="10"/>
          <w:wAfter w:w="13670" w:type="dxa"/>
          <w:trHeight w:val="132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7. Доля информации о бюджете и бюджетном </w:t>
            </w:r>
            <w:proofErr w:type="gramStart"/>
            <w:r>
              <w:rPr>
                <w:color w:val="000000"/>
              </w:rPr>
              <w:t>процессе</w:t>
            </w:r>
            <w:proofErr w:type="gramEnd"/>
            <w:r>
              <w:rPr>
                <w:color w:val="000000"/>
              </w:rPr>
              <w:t xml:space="preserve"> ЗАТО Северск, размещаемой в системе «Электронный бюджет» (сайт budjet.gov.ru), согласно требованиям нормативных документов,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gridAfter w:val="10"/>
          <w:wAfter w:w="13670" w:type="dxa"/>
          <w:trHeight w:val="13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trHeight w:val="255"/>
        </w:trPr>
        <w:tc>
          <w:tcPr>
            <w:tcW w:w="1516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Подпрограмма 3 «Обеспечение устойчивости </w:t>
            </w:r>
            <w:proofErr w:type="gramStart"/>
            <w:r>
              <w:rPr>
                <w:color w:val="000000"/>
                <w:szCs w:val="24"/>
              </w:rPr>
              <w:t>бюджета</w:t>
            </w:r>
            <w:proofErr w:type="gramEnd"/>
            <w:r>
              <w:rPr>
                <w:color w:val="000000"/>
                <w:szCs w:val="24"/>
              </w:rPr>
              <w:t xml:space="preserve"> ЗАТО Северск» Программы</w:t>
            </w:r>
          </w:p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367" w:type="dxa"/>
          </w:tcPr>
          <w:p w:rsidR="00301A66" w:rsidRDefault="00301A66">
            <w:pPr>
              <w:spacing w:after="200" w:line="276" w:lineRule="auto"/>
            </w:pPr>
          </w:p>
        </w:tc>
        <w:tc>
          <w:tcPr>
            <w:tcW w:w="1367" w:type="dxa"/>
          </w:tcPr>
          <w:p w:rsidR="00301A66" w:rsidRDefault="00301A66">
            <w:pPr>
              <w:spacing w:after="200" w:line="276" w:lineRule="auto"/>
            </w:pPr>
          </w:p>
        </w:tc>
        <w:tc>
          <w:tcPr>
            <w:tcW w:w="1367" w:type="dxa"/>
          </w:tcPr>
          <w:p w:rsidR="00301A66" w:rsidRDefault="00301A66">
            <w:pPr>
              <w:spacing w:after="200" w:line="276" w:lineRule="auto"/>
            </w:pPr>
          </w:p>
        </w:tc>
        <w:tc>
          <w:tcPr>
            <w:tcW w:w="1367" w:type="dxa"/>
          </w:tcPr>
          <w:p w:rsidR="00301A66" w:rsidRDefault="00301A66">
            <w:pPr>
              <w:spacing w:after="200" w:line="276" w:lineRule="auto"/>
            </w:pPr>
          </w:p>
        </w:tc>
        <w:tc>
          <w:tcPr>
            <w:tcW w:w="1367" w:type="dxa"/>
          </w:tcPr>
          <w:p w:rsidR="00301A66" w:rsidRDefault="00301A66">
            <w:pPr>
              <w:spacing w:after="200" w:line="276" w:lineRule="auto"/>
            </w:pPr>
          </w:p>
        </w:tc>
        <w:tc>
          <w:tcPr>
            <w:tcW w:w="1367" w:type="dxa"/>
          </w:tcPr>
          <w:p w:rsidR="00301A66" w:rsidRDefault="00301A66">
            <w:pPr>
              <w:spacing w:after="200" w:line="276" w:lineRule="auto"/>
            </w:pPr>
          </w:p>
        </w:tc>
        <w:tc>
          <w:tcPr>
            <w:tcW w:w="1367" w:type="dxa"/>
          </w:tcPr>
          <w:p w:rsidR="00301A66" w:rsidRDefault="00301A66">
            <w:pPr>
              <w:spacing w:after="200" w:line="276" w:lineRule="auto"/>
            </w:pPr>
          </w:p>
        </w:tc>
        <w:tc>
          <w:tcPr>
            <w:tcW w:w="1367" w:type="dxa"/>
          </w:tcPr>
          <w:p w:rsidR="00301A66" w:rsidRDefault="00301A66">
            <w:pPr>
              <w:spacing w:after="200" w:line="276" w:lineRule="auto"/>
            </w:pPr>
          </w:p>
        </w:tc>
        <w:tc>
          <w:tcPr>
            <w:tcW w:w="1367" w:type="dxa"/>
          </w:tcPr>
          <w:p w:rsidR="00301A66" w:rsidRDefault="00301A66">
            <w:pPr>
              <w:spacing w:after="200" w:line="276" w:lineRule="auto"/>
            </w:pPr>
          </w:p>
        </w:tc>
        <w:tc>
          <w:tcPr>
            <w:tcW w:w="1367" w:type="dxa"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A66">
        <w:trPr>
          <w:gridAfter w:val="10"/>
          <w:wAfter w:w="13670" w:type="dxa"/>
          <w:trHeight w:val="25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</w:p>
        </w:tc>
        <w:tc>
          <w:tcPr>
            <w:tcW w:w="1469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Задача 1 «Эффективное управление муниципальным </w:t>
            </w:r>
            <w:proofErr w:type="gramStart"/>
            <w:r>
              <w:rPr>
                <w:color w:val="000000"/>
                <w:szCs w:val="24"/>
              </w:rPr>
              <w:t>долгом</w:t>
            </w:r>
            <w:proofErr w:type="gramEnd"/>
            <w:r>
              <w:rPr>
                <w:color w:val="000000"/>
                <w:szCs w:val="24"/>
              </w:rPr>
              <w:t xml:space="preserve"> ЗАТО Северск» подпрограммы 3</w:t>
            </w:r>
          </w:p>
          <w:p w:rsidR="00301A66" w:rsidRDefault="00301A66">
            <w:pPr>
              <w:outlineLvl w:val="0"/>
            </w:pPr>
          </w:p>
        </w:tc>
      </w:tr>
      <w:tr w:rsidR="00301A66">
        <w:trPr>
          <w:gridAfter w:val="10"/>
          <w:wAfter w:w="13670" w:type="dxa"/>
          <w:trHeight w:val="25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outlineLvl w:val="0"/>
              <w:rPr>
                <w:szCs w:val="24"/>
              </w:rPr>
            </w:pPr>
            <w:r>
              <w:rPr>
                <w:color w:val="000000"/>
                <w:szCs w:val="24"/>
              </w:rPr>
              <w:t>1.1 </w:t>
            </w:r>
          </w:p>
        </w:tc>
        <w:tc>
          <w:tcPr>
            <w:tcW w:w="1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outlineLvl w:val="0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ВЦП «Эффективное управление муниципальным </w:t>
            </w:r>
            <w:proofErr w:type="gramStart"/>
            <w:r>
              <w:rPr>
                <w:color w:val="000000"/>
                <w:szCs w:val="24"/>
              </w:rPr>
              <w:t>долгом</w:t>
            </w:r>
            <w:proofErr w:type="gramEnd"/>
            <w:r>
              <w:rPr>
                <w:color w:val="000000"/>
                <w:szCs w:val="24"/>
              </w:rPr>
              <w:t xml:space="preserve"> ЗАТО Северск»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right"/>
            </w:pPr>
            <w:r>
              <w:rPr>
                <w:rFonts w:ascii="Times New Roman" w:hAnsi="Times New Roman"/>
              </w:rPr>
              <w:t>46 792,26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color w:val="000000"/>
              </w:rPr>
            </w:pPr>
            <w:r>
              <w:rPr>
                <w:rFonts w:ascii="Times New Roman" w:hAnsi="Times New Roman"/>
              </w:rPr>
              <w:t>46 792,26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Cs w:val="24"/>
              </w:rPr>
              <w:t>Администра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outlineLvl w:val="0"/>
              <w:rPr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</w:pPr>
            <w:r>
              <w:rPr>
                <w:color w:val="000000"/>
                <w:szCs w:val="24"/>
              </w:rPr>
              <w:t>Х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</w:pPr>
            <w:r>
              <w:rPr>
                <w:color w:val="000000"/>
                <w:szCs w:val="24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578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2015 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3 397,88</w:t>
            </w:r>
          </w:p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tabs>
                <w:tab w:val="right" w:pos="918"/>
              </w:tabs>
              <w:jc w:val="right"/>
              <w:outlineLvl w:val="0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ab/>
              <w:t> </w:t>
            </w: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  <w:p w:rsidR="00301A66" w:rsidRDefault="009D1B50">
            <w:pPr>
              <w:jc w:val="right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> </w:t>
            </w:r>
          </w:p>
        </w:tc>
        <w:tc>
          <w:tcPr>
            <w:tcW w:w="127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3 397,88</w:t>
            </w:r>
          </w:p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1. Отношение стоимости прямого долга к уровню ключевой ставки Банка России, доля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0,96</w:t>
            </w:r>
          </w:p>
        </w:tc>
      </w:tr>
      <w:tr w:rsidR="00301A66">
        <w:trPr>
          <w:gridAfter w:val="10"/>
          <w:wAfter w:w="13670" w:type="dxa"/>
          <w:trHeight w:val="338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gridAfter w:val="10"/>
          <w:wAfter w:w="13670" w:type="dxa"/>
          <w:trHeight w:val="578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</w:t>
            </w:r>
            <w:proofErr w:type="gramStart"/>
            <w:r>
              <w:rPr>
                <w:color w:val="000000"/>
              </w:rPr>
              <w:t>бюджета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 w:rsidR="00301A66">
        <w:trPr>
          <w:gridAfter w:val="10"/>
          <w:wAfter w:w="13670" w:type="dxa"/>
          <w:trHeight w:val="684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6</w:t>
            </w:r>
          </w:p>
        </w:tc>
      </w:tr>
      <w:tr w:rsidR="00301A66">
        <w:trPr>
          <w:gridAfter w:val="10"/>
          <w:wAfter w:w="13670" w:type="dxa"/>
          <w:trHeight w:val="70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2016 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4 597,94</w:t>
            </w:r>
          </w:p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color w:val="C00000"/>
                <w:szCs w:val="24"/>
              </w:rPr>
            </w:pPr>
            <w:r>
              <w:rPr>
                <w:szCs w:val="24"/>
              </w:rPr>
              <w:t>4 597,94</w:t>
            </w:r>
          </w:p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0,96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gridAfter w:val="10"/>
          <w:wAfter w:w="13670" w:type="dxa"/>
          <w:trHeight w:val="612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</w:t>
            </w:r>
            <w:proofErr w:type="gramStart"/>
            <w:r>
              <w:rPr>
                <w:color w:val="000000"/>
              </w:rPr>
              <w:t>бюджета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 w:rsidR="00301A66">
        <w:trPr>
          <w:gridAfter w:val="10"/>
          <w:wAfter w:w="13670" w:type="dxa"/>
          <w:trHeight w:val="67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6</w:t>
            </w:r>
          </w:p>
        </w:tc>
      </w:tr>
      <w:tr w:rsidR="00301A66">
        <w:trPr>
          <w:gridAfter w:val="10"/>
          <w:wAfter w:w="13670" w:type="dxa"/>
          <w:trHeight w:val="578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2017 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5 882,50</w:t>
            </w:r>
          </w:p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5 882,50</w:t>
            </w:r>
          </w:p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0,96</w:t>
            </w:r>
          </w:p>
        </w:tc>
      </w:tr>
      <w:tr w:rsidR="00301A66">
        <w:trPr>
          <w:gridAfter w:val="10"/>
          <w:wAfter w:w="13670" w:type="dxa"/>
          <w:trHeight w:val="323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gridAfter w:val="10"/>
          <w:wAfter w:w="13670" w:type="dxa"/>
          <w:trHeight w:val="578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</w:t>
            </w:r>
            <w:proofErr w:type="gramStart"/>
            <w:r>
              <w:rPr>
                <w:color w:val="000000"/>
              </w:rPr>
              <w:t>бюджета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6</w:t>
            </w:r>
          </w:p>
        </w:tc>
      </w:tr>
      <w:tr w:rsidR="00301A66">
        <w:trPr>
          <w:gridAfter w:val="10"/>
          <w:wAfter w:w="13670" w:type="dxa"/>
          <w:trHeight w:val="24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2018 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8 580,60</w:t>
            </w:r>
          </w:p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right"/>
              <w:outlineLvl w:val="0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8 580,60</w:t>
            </w:r>
          </w:p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1,22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</w:t>
            </w:r>
            <w:proofErr w:type="gramStart"/>
            <w:r>
              <w:rPr>
                <w:color w:val="000000"/>
              </w:rPr>
              <w:t>бюджета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 w:rsidR="00301A66">
        <w:trPr>
          <w:gridAfter w:val="10"/>
          <w:wAfter w:w="13670" w:type="dxa"/>
          <w:trHeight w:val="71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3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2019 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color w:val="C00000"/>
                <w:szCs w:val="24"/>
              </w:rPr>
            </w:pPr>
            <w:r>
              <w:rPr>
                <w:szCs w:val="24"/>
              </w:rPr>
              <w:t>15 265,73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szCs w:val="24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color w:val="C00000"/>
                <w:szCs w:val="24"/>
              </w:rPr>
            </w:pPr>
            <w:r>
              <w:rPr>
                <w:szCs w:val="24"/>
              </w:rPr>
              <w:t>15 265,73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1,22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</w:t>
            </w:r>
            <w:proofErr w:type="gramStart"/>
            <w:r>
              <w:rPr>
                <w:color w:val="000000"/>
              </w:rPr>
              <w:t>бюджета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3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2020 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9 067,61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right"/>
              <w:outlineLvl w:val="0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9 067,61</w:t>
            </w:r>
          </w:p>
          <w:p w:rsidR="00301A66" w:rsidRDefault="00301A66">
            <w:pPr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1,22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</w:t>
            </w:r>
            <w:proofErr w:type="gramStart"/>
            <w:r>
              <w:rPr>
                <w:color w:val="000000"/>
              </w:rPr>
              <w:t>бюджета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3</w:t>
            </w:r>
          </w:p>
        </w:tc>
      </w:tr>
      <w:tr w:rsidR="00301A66">
        <w:trPr>
          <w:gridAfter w:val="10"/>
          <w:wAfter w:w="13670" w:type="dxa"/>
          <w:trHeight w:val="26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2021 (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период)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9 067,61</w:t>
            </w:r>
          </w:p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right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> </w:t>
            </w: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9 067,61</w:t>
            </w:r>
          </w:p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1,22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</w:t>
            </w:r>
            <w:proofErr w:type="gramStart"/>
            <w:r>
              <w:rPr>
                <w:color w:val="000000"/>
              </w:rPr>
              <w:t>бюджета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3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2022 (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период)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9 067,61</w:t>
            </w:r>
          </w:p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right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9 067,61</w:t>
            </w:r>
          </w:p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1,22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</w:t>
            </w:r>
            <w:proofErr w:type="gramStart"/>
            <w:r>
              <w:rPr>
                <w:color w:val="000000"/>
              </w:rPr>
              <w:t>бюджета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3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Итого по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подпро</w:t>
            </w:r>
            <w:proofErr w:type="spellEnd"/>
            <w:r>
              <w:rPr>
                <w:color w:val="000000"/>
                <w:szCs w:val="24"/>
              </w:rPr>
              <w:t>-грамме</w:t>
            </w:r>
            <w:proofErr w:type="gramEnd"/>
            <w:r>
              <w:rPr>
                <w:color w:val="000000"/>
                <w:szCs w:val="24"/>
              </w:rPr>
              <w:t xml:space="preserve"> 3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Всего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46 792,26</w:t>
            </w:r>
          </w:p>
        </w:tc>
        <w:tc>
          <w:tcPr>
            <w:tcW w:w="89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46 792,26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2015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3 397,88</w:t>
            </w:r>
          </w:p>
        </w:tc>
        <w:tc>
          <w:tcPr>
            <w:tcW w:w="89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3 397,88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2016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4 597,94</w:t>
            </w:r>
          </w:p>
        </w:tc>
        <w:tc>
          <w:tcPr>
            <w:tcW w:w="89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4 597,94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2017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5 882,50</w:t>
            </w:r>
          </w:p>
        </w:tc>
        <w:tc>
          <w:tcPr>
            <w:tcW w:w="89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5 882,50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2018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8 580,60</w:t>
            </w:r>
          </w:p>
        </w:tc>
        <w:tc>
          <w:tcPr>
            <w:tcW w:w="89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8 580,60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24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gridAfter w:val="10"/>
          <w:wAfter w:w="13670" w:type="dxa"/>
          <w:trHeight w:val="93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2019 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15 265,73</w:t>
            </w:r>
          </w:p>
        </w:tc>
        <w:tc>
          <w:tcPr>
            <w:tcW w:w="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15 265,73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1,22</w:t>
            </w:r>
          </w:p>
        </w:tc>
      </w:tr>
      <w:tr w:rsidR="00301A66">
        <w:trPr>
          <w:gridAfter w:val="10"/>
          <w:wAfter w:w="13670" w:type="dxa"/>
          <w:trHeight w:val="93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gridAfter w:val="10"/>
          <w:wAfter w:w="13670" w:type="dxa"/>
          <w:trHeight w:val="93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</w:t>
            </w:r>
            <w:proofErr w:type="gramStart"/>
            <w:r>
              <w:rPr>
                <w:color w:val="000000"/>
              </w:rPr>
              <w:t>бюджета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 w:rsidR="00301A66">
        <w:trPr>
          <w:gridAfter w:val="10"/>
          <w:wAfter w:w="13670" w:type="dxa"/>
          <w:trHeight w:val="93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3</w:t>
            </w:r>
          </w:p>
        </w:tc>
      </w:tr>
      <w:tr w:rsidR="00301A66">
        <w:trPr>
          <w:gridAfter w:val="10"/>
          <w:wAfter w:w="13670" w:type="dxa"/>
          <w:trHeight w:val="93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2020 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9 067,61</w:t>
            </w:r>
          </w:p>
        </w:tc>
        <w:tc>
          <w:tcPr>
            <w:tcW w:w="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9 067,61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1,22</w:t>
            </w:r>
          </w:p>
        </w:tc>
      </w:tr>
      <w:tr w:rsidR="00301A66">
        <w:trPr>
          <w:gridAfter w:val="10"/>
          <w:wAfter w:w="13670" w:type="dxa"/>
          <w:trHeight w:val="93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gridAfter w:val="10"/>
          <w:wAfter w:w="13670" w:type="dxa"/>
          <w:trHeight w:val="93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</w:t>
            </w:r>
            <w:proofErr w:type="gramStart"/>
            <w:r>
              <w:rPr>
                <w:color w:val="000000"/>
              </w:rPr>
              <w:t>бюджета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 w:rsidR="00301A66">
        <w:trPr>
          <w:gridAfter w:val="10"/>
          <w:wAfter w:w="13670" w:type="dxa"/>
          <w:trHeight w:val="93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3</w:t>
            </w:r>
          </w:p>
        </w:tc>
      </w:tr>
      <w:tr w:rsidR="00301A66">
        <w:trPr>
          <w:gridAfter w:val="10"/>
          <w:wAfter w:w="13670" w:type="dxa"/>
          <w:trHeight w:val="231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2021 (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период)</w:t>
            </w:r>
          </w:p>
        </w:tc>
        <w:tc>
          <w:tcPr>
            <w:tcW w:w="113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9 067,61</w:t>
            </w:r>
          </w:p>
        </w:tc>
        <w:tc>
          <w:tcPr>
            <w:tcW w:w="89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9 067,61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1,22</w:t>
            </w:r>
          </w:p>
        </w:tc>
      </w:tr>
      <w:tr w:rsidR="00301A66">
        <w:trPr>
          <w:gridAfter w:val="10"/>
          <w:wAfter w:w="13670" w:type="dxa"/>
          <w:trHeight w:val="231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gridAfter w:val="10"/>
          <w:wAfter w:w="13670" w:type="dxa"/>
          <w:trHeight w:val="231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</w:t>
            </w:r>
            <w:proofErr w:type="gramStart"/>
            <w:r>
              <w:rPr>
                <w:color w:val="000000"/>
              </w:rPr>
              <w:t>бюджета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 w:rsidR="00301A66">
        <w:trPr>
          <w:gridAfter w:val="10"/>
          <w:wAfter w:w="13670" w:type="dxa"/>
          <w:trHeight w:val="231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3</w:t>
            </w:r>
          </w:p>
        </w:tc>
      </w:tr>
      <w:tr w:rsidR="00301A66">
        <w:trPr>
          <w:gridAfter w:val="10"/>
          <w:wAfter w:w="13670" w:type="dxa"/>
          <w:trHeight w:val="24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gridAfter w:val="10"/>
          <w:wAfter w:w="13670" w:type="dxa"/>
          <w:trHeight w:val="231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2022 (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период)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9 067,61</w:t>
            </w:r>
          </w:p>
        </w:tc>
        <w:tc>
          <w:tcPr>
            <w:tcW w:w="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9 067,61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1,22</w:t>
            </w:r>
          </w:p>
        </w:tc>
      </w:tr>
      <w:tr w:rsidR="00301A66">
        <w:trPr>
          <w:gridAfter w:val="10"/>
          <w:wAfter w:w="13670" w:type="dxa"/>
          <w:trHeight w:val="231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gridAfter w:val="10"/>
          <w:wAfter w:w="13670" w:type="dxa"/>
          <w:trHeight w:val="231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</w:t>
            </w:r>
            <w:proofErr w:type="gramStart"/>
            <w:r>
              <w:rPr>
                <w:color w:val="000000"/>
              </w:rPr>
              <w:t>бюджета</w:t>
            </w:r>
            <w:proofErr w:type="gramEnd"/>
            <w:r>
              <w:rPr>
                <w:color w:val="000000"/>
              </w:rPr>
              <w:t xml:space="preserve">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 w:rsidR="00301A66">
        <w:trPr>
          <w:gridAfter w:val="10"/>
          <w:wAfter w:w="13670" w:type="dxa"/>
          <w:trHeight w:val="231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3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1516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Подпрограмма 4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Cs w:val="24"/>
              </w:rPr>
              <w:t>«Обеспечивающая подпрограмма» Программы</w:t>
            </w:r>
          </w:p>
          <w:p w:rsidR="00301A66" w:rsidRDefault="00301A66">
            <w:pPr>
              <w:rPr>
                <w:color w:val="000000"/>
              </w:rPr>
            </w:pP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</w:p>
        </w:tc>
        <w:tc>
          <w:tcPr>
            <w:tcW w:w="1469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Задача 1 «Обеспечение выполнения расходных обязательств и создание условий для их оптимизации» подпрограммы 4</w:t>
            </w: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rPr>
                <w:color w:val="000000"/>
              </w:rPr>
            </w:pP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outlineLvl w:val="0"/>
              <w:rPr>
                <w:szCs w:val="24"/>
              </w:rPr>
            </w:pPr>
            <w:r>
              <w:rPr>
                <w:color w:val="000000"/>
                <w:szCs w:val="24"/>
              </w:rPr>
              <w:t>1.1 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Всего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36 145,00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36 145,00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outlineLvl w:val="0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</w:p>
          <w:p w:rsidR="00301A66" w:rsidRDefault="009D1B50">
            <w:pPr>
              <w:outlineLvl w:val="0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Администра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outlineLvl w:val="0"/>
              <w:rPr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</w:pPr>
            <w:r>
              <w:rPr>
                <w:color w:val="000000"/>
                <w:szCs w:val="24"/>
              </w:rPr>
              <w:t>Х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</w:pPr>
            <w:r>
              <w:rPr>
                <w:color w:val="000000"/>
                <w:szCs w:val="24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2015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5 777,00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tabs>
                <w:tab w:val="right" w:pos="918"/>
              </w:tabs>
              <w:jc w:val="right"/>
              <w:outlineLvl w:val="0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ab/>
              <w:t> </w:t>
            </w: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  <w:p w:rsidR="00301A66" w:rsidRDefault="009D1B50">
            <w:pPr>
              <w:jc w:val="right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right"/>
              <w:outlineLvl w:val="0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5 777,00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color w:val="000000"/>
              </w:rPr>
              <w:t xml:space="preserve">1. Полнота исполнения расходных обязательств (без учета субвенций, субсидий и иных МБТ, имеющих целевое назначение),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90,0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2016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5 690,00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5 690,00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91,0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2017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5 937,00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5 937,00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92,0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2018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6 185,00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6 185,00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93,0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2019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6 278,00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94,0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2020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6 278,00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6 278,00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95,0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2021 </w:t>
            </w: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период)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6 278,00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6 278,00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95,0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2022 (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период)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6 278,00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95,0</w:t>
            </w:r>
          </w:p>
        </w:tc>
      </w:tr>
      <w:tr w:rsidR="00301A66">
        <w:trPr>
          <w:gridAfter w:val="10"/>
          <w:wAfter w:w="13670" w:type="dxa"/>
          <w:trHeight w:val="409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</w:t>
            </w:r>
          </w:p>
        </w:tc>
        <w:tc>
          <w:tcPr>
            <w:tcW w:w="1469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</w:rPr>
            </w:pPr>
            <w:r>
              <w:rPr>
                <w:color w:val="000000"/>
              </w:rPr>
              <w:t>Задача 2 «Организация и обеспечение исполнения бюджета и формирование бюджетной отчетности» подпрограммы 4</w:t>
            </w:r>
          </w:p>
          <w:p w:rsidR="00301A66" w:rsidRDefault="00301A66">
            <w:pPr>
              <w:rPr>
                <w:color w:val="000000"/>
              </w:rPr>
            </w:pPr>
          </w:p>
          <w:p w:rsidR="00301A66" w:rsidRDefault="00301A66">
            <w:pPr>
              <w:rPr>
                <w:color w:val="000000"/>
              </w:rPr>
            </w:pPr>
          </w:p>
        </w:tc>
      </w:tr>
      <w:tr w:rsidR="00301A66">
        <w:trPr>
          <w:gridAfter w:val="10"/>
          <w:wAfter w:w="13670" w:type="dxa"/>
          <w:trHeight w:val="24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gridAfter w:val="10"/>
          <w:wAfter w:w="13670" w:type="dxa"/>
          <w:trHeight w:val="26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outlineLvl w:val="0"/>
              <w:rPr>
                <w:szCs w:val="24"/>
              </w:rPr>
            </w:pPr>
            <w:r>
              <w:rPr>
                <w:color w:val="000000"/>
                <w:szCs w:val="24"/>
              </w:rPr>
              <w:t>2.1 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Всего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36 145,00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36 145,00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Cs w:val="24"/>
              </w:rPr>
              <w:t>Администра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outlineLvl w:val="0"/>
              <w:rPr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ции</w:t>
            </w:r>
            <w:proofErr w:type="spellEnd"/>
            <w:r>
              <w:rPr>
                <w:color w:val="000000"/>
                <w:szCs w:val="24"/>
              </w:rPr>
              <w:t xml:space="preserve"> ЗАТО </w:t>
            </w:r>
          </w:p>
          <w:p w:rsidR="00301A66" w:rsidRDefault="009D1B50">
            <w:pPr>
              <w:outlineLvl w:val="0"/>
              <w:rPr>
                <w:szCs w:val="24"/>
              </w:rPr>
            </w:pPr>
            <w:r>
              <w:rPr>
                <w:color w:val="000000"/>
                <w:szCs w:val="24"/>
              </w:rPr>
              <w:t>Северск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outlineLvl w:val="0"/>
            </w:pPr>
            <w:r>
              <w:t xml:space="preserve">                              Х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</w:pPr>
            <w:r>
              <w:t>Х</w:t>
            </w:r>
          </w:p>
        </w:tc>
      </w:tr>
      <w:tr w:rsidR="00301A66">
        <w:trPr>
          <w:gridAfter w:val="10"/>
          <w:wAfter w:w="13670" w:type="dxa"/>
          <w:trHeight w:val="738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2015 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5 777,00</w:t>
            </w:r>
          </w:p>
        </w:tc>
        <w:tc>
          <w:tcPr>
            <w:tcW w:w="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tabs>
                <w:tab w:val="right" w:pos="918"/>
              </w:tabs>
              <w:jc w:val="right"/>
              <w:outlineLvl w:val="0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ab/>
              <w:t> </w:t>
            </w: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  <w:p w:rsidR="00301A66" w:rsidRDefault="009D1B50">
            <w:pPr>
              <w:jc w:val="right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> 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right"/>
              <w:outlineLvl w:val="0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5 777,00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1. Равномерность исполнения расходов в течение года соответствии с кассовым планом (удельный вес расходов IV квартала), </w:t>
            </w: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30</w:t>
            </w:r>
          </w:p>
        </w:tc>
      </w:tr>
      <w:tr w:rsidR="00301A66">
        <w:trPr>
          <w:gridAfter w:val="10"/>
          <w:wAfter w:w="13670" w:type="dxa"/>
          <w:trHeight w:val="738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tabs>
                <w:tab w:val="right" w:pos="918"/>
              </w:tabs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2. Просроченная кредиторская задолженность казенных учреждений, </w:t>
            </w:r>
            <w:proofErr w:type="spellStart"/>
            <w:r>
              <w:rPr>
                <w:color w:val="000000"/>
                <w:szCs w:val="24"/>
              </w:rPr>
              <w:t>тыс.руб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2016 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5 690,00</w:t>
            </w:r>
          </w:p>
        </w:tc>
        <w:tc>
          <w:tcPr>
            <w:tcW w:w="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5 690,00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1. Равномерность исполнения расходов в течение года соответствии с кассовым планом (удельный вес расходов IV квартала), </w:t>
            </w: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30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2. Просроченная кредиторская задолженность казенных учреждений, </w:t>
            </w:r>
            <w:proofErr w:type="spellStart"/>
            <w:r>
              <w:rPr>
                <w:color w:val="000000"/>
                <w:szCs w:val="24"/>
              </w:rPr>
              <w:t>тыс.руб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2017 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5 937,00</w:t>
            </w:r>
          </w:p>
        </w:tc>
        <w:tc>
          <w:tcPr>
            <w:tcW w:w="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5 937,00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1. Равномерность исполнения расходов в течение года соответствии с кассовым планом (удельный вес расходов IV квартала), </w:t>
            </w: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30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2. Просроченная кредиторская задолженность казенных учреждений, </w:t>
            </w:r>
            <w:proofErr w:type="spellStart"/>
            <w:r>
              <w:rPr>
                <w:color w:val="000000"/>
                <w:szCs w:val="24"/>
              </w:rPr>
              <w:t>тыс.руб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2018 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6 185,00</w:t>
            </w:r>
          </w:p>
        </w:tc>
        <w:tc>
          <w:tcPr>
            <w:tcW w:w="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6 185,00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1. Равномерность исполнения расходов в течение года соответствии с кассовым планом (удельный вес расходов IV квартала), </w:t>
            </w: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30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2. Просроченная кредиторская задолженность казенных учреждений, </w:t>
            </w:r>
            <w:proofErr w:type="spellStart"/>
            <w:r>
              <w:rPr>
                <w:color w:val="000000"/>
                <w:szCs w:val="24"/>
              </w:rPr>
              <w:t>тыс.руб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2019 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6 278,00</w:t>
            </w:r>
          </w:p>
        </w:tc>
        <w:tc>
          <w:tcPr>
            <w:tcW w:w="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1. Равномерность исполнения расходов в течение года соответствии с кассовым планом (удельный вес расходов IV квартала), </w:t>
            </w: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Не более 30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2. Просроченная кредиторская задолженность казенных учреждений, </w:t>
            </w:r>
            <w:proofErr w:type="spellStart"/>
            <w:r>
              <w:rPr>
                <w:color w:val="000000"/>
                <w:szCs w:val="24"/>
              </w:rPr>
              <w:t>тыс.руб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2020 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6 278,00</w:t>
            </w:r>
          </w:p>
        </w:tc>
        <w:tc>
          <w:tcPr>
            <w:tcW w:w="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1. Равномерность исполнения расходов в течение года соответствии с кассовым планом (удельный вес расходов IV квартала), </w:t>
            </w: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Не более 30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2. Просроченная кредиторская задолженность казенных учреждений, </w:t>
            </w:r>
            <w:proofErr w:type="spellStart"/>
            <w:r>
              <w:rPr>
                <w:color w:val="000000"/>
                <w:szCs w:val="24"/>
              </w:rPr>
              <w:t>тыс.руб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2021 </w:t>
            </w: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период)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6 278,00</w:t>
            </w:r>
          </w:p>
        </w:tc>
        <w:tc>
          <w:tcPr>
            <w:tcW w:w="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1. Равномерность исполнения расходов в течение года соответствии с кассовым планом (удельный вес расходов IV квартала), </w:t>
            </w: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  <w:p w:rsidR="00301A66" w:rsidRDefault="00301A66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Не более 30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2. Просроченная кредиторская задолженность казенных учреждений, </w:t>
            </w:r>
            <w:proofErr w:type="spellStart"/>
            <w:r>
              <w:rPr>
                <w:color w:val="000000"/>
                <w:szCs w:val="24"/>
              </w:rPr>
              <w:t>тыс.руб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2022 </w:t>
            </w: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период)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6 278,00</w:t>
            </w:r>
          </w:p>
        </w:tc>
        <w:tc>
          <w:tcPr>
            <w:tcW w:w="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1. Равномерность исполнения расходов в течение года соответствии с кассовым планом (удельный вес расходов IV квартала), </w:t>
            </w: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  <w:p w:rsidR="00301A66" w:rsidRDefault="00301A6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Не более 30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szCs w:val="24"/>
              </w:rPr>
            </w:pPr>
          </w:p>
        </w:tc>
        <w:tc>
          <w:tcPr>
            <w:tcW w:w="8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outlineLvl w:val="0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2. Просроченная кредиторская задолженность казенных учреждений, </w:t>
            </w:r>
            <w:proofErr w:type="spellStart"/>
            <w:r>
              <w:rPr>
                <w:color w:val="000000"/>
                <w:szCs w:val="24"/>
              </w:rPr>
              <w:t>тыс.руб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  <w:p w:rsidR="00301A66" w:rsidRDefault="00301A66">
            <w:pPr>
              <w:rPr>
                <w:color w:val="000000"/>
                <w:sz w:val="18"/>
                <w:szCs w:val="18"/>
              </w:rPr>
            </w:pPr>
          </w:p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3.</w:t>
            </w:r>
          </w:p>
        </w:tc>
        <w:tc>
          <w:tcPr>
            <w:tcW w:w="1469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Задача 3 «Обеспечение контроля за соблюдением бюджетного законодательства» подпрограммы 4</w:t>
            </w:r>
          </w:p>
          <w:p w:rsidR="00301A66" w:rsidRDefault="00301A66">
            <w:pPr>
              <w:jc w:val="center"/>
              <w:rPr>
                <w:color w:val="000000"/>
              </w:rPr>
            </w:pP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outlineLvl w:val="0"/>
              <w:rPr>
                <w:szCs w:val="24"/>
              </w:rPr>
            </w:pPr>
            <w:r>
              <w:rPr>
                <w:color w:val="000000"/>
                <w:szCs w:val="24"/>
              </w:rPr>
              <w:t>3.1 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Всего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36 145,00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36 145,00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Cs w:val="24"/>
              </w:rPr>
              <w:t>Администра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outlineLvl w:val="0"/>
              <w:rPr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ции</w:t>
            </w:r>
            <w:proofErr w:type="spellEnd"/>
            <w:r>
              <w:rPr>
                <w:color w:val="000000"/>
                <w:szCs w:val="24"/>
              </w:rPr>
              <w:t xml:space="preserve"> ЗАТО </w:t>
            </w:r>
          </w:p>
          <w:p w:rsidR="00301A66" w:rsidRDefault="009D1B50">
            <w:pPr>
              <w:outlineLvl w:val="0"/>
              <w:rPr>
                <w:szCs w:val="24"/>
              </w:rPr>
            </w:pPr>
            <w:r>
              <w:rPr>
                <w:color w:val="000000"/>
                <w:szCs w:val="24"/>
              </w:rPr>
              <w:t>Северск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</w:pPr>
            <w:r>
              <w:rPr>
                <w:color w:val="000000"/>
                <w:szCs w:val="24"/>
              </w:rPr>
              <w:t>Х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</w:pPr>
            <w:r>
              <w:rPr>
                <w:color w:val="000000"/>
                <w:szCs w:val="24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2015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  5 777,00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tabs>
                <w:tab w:val="right" w:pos="918"/>
              </w:tabs>
              <w:jc w:val="right"/>
              <w:outlineLvl w:val="0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ab/>
              <w:t> </w:t>
            </w: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  <w:p w:rsidR="00301A66" w:rsidRDefault="009D1B50">
            <w:pPr>
              <w:jc w:val="right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right"/>
              <w:outlineLvl w:val="0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    5 777,00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1. Обеспечение устранения выявленных финансовых нарушений, </w:t>
            </w:r>
            <w:proofErr w:type="spellStart"/>
            <w:r>
              <w:rPr>
                <w:color w:val="000000"/>
                <w:szCs w:val="24"/>
              </w:rPr>
              <w:t>проц</w:t>
            </w:r>
            <w:proofErr w:type="spellEnd"/>
          </w:p>
          <w:p w:rsidR="00301A66" w:rsidRDefault="00301A6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  <w:p w:rsidR="00301A66" w:rsidRDefault="00301A6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  <w:p w:rsidR="00301A66" w:rsidRDefault="00301A6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  <w:p w:rsidR="00301A66" w:rsidRDefault="00301A6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  <w:p w:rsidR="00301A66" w:rsidRDefault="00301A6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  <w:p w:rsidR="00301A66" w:rsidRDefault="00301A6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  <w:p w:rsidR="00301A66" w:rsidRDefault="00301A6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  <w:p w:rsidR="00301A66" w:rsidRDefault="00301A6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  <w:p w:rsidR="00301A66" w:rsidRDefault="00301A6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  <w:p w:rsidR="00301A66" w:rsidRDefault="00301A6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  <w:p w:rsidR="00301A66" w:rsidRDefault="00301A6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  <w:p w:rsidR="00301A66" w:rsidRDefault="00301A6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  <w:p w:rsidR="00301A66" w:rsidRDefault="00301A6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2016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5 690,00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5 690,00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2017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5 937,00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5 937,00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2018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6 185,00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6 185,00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2019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2020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2021 </w:t>
            </w: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период)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2022 </w:t>
            </w: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период)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4.</w:t>
            </w:r>
          </w:p>
        </w:tc>
        <w:tc>
          <w:tcPr>
            <w:tcW w:w="1469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Задача 4 «Осуществление экономического планирования, ведения бюджетного, налогового учета, составление отчетности, контроля расходования средств»</w:t>
            </w:r>
          </w:p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подпрограммы 4</w:t>
            </w:r>
          </w:p>
          <w:p w:rsidR="00301A66" w:rsidRDefault="00301A66">
            <w:pPr>
              <w:rPr>
                <w:color w:val="000000"/>
              </w:rPr>
            </w:pP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outlineLvl w:val="0"/>
              <w:rPr>
                <w:szCs w:val="24"/>
              </w:rPr>
            </w:pPr>
            <w:r>
              <w:rPr>
                <w:color w:val="000000"/>
                <w:szCs w:val="24"/>
              </w:rPr>
              <w:t>4.1 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szCs w:val="24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Всего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35 749,04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35 749,04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Cs w:val="24"/>
              </w:rPr>
              <w:t>Администра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 w:rsidR="00301A66" w:rsidRDefault="009D1B50">
            <w:pPr>
              <w:outlineLvl w:val="0"/>
              <w:rPr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ции</w:t>
            </w:r>
            <w:proofErr w:type="spellEnd"/>
            <w:r>
              <w:rPr>
                <w:color w:val="000000"/>
                <w:szCs w:val="24"/>
              </w:rPr>
              <w:t xml:space="preserve"> ЗАТО </w:t>
            </w:r>
          </w:p>
          <w:p w:rsidR="00301A66" w:rsidRDefault="009D1B50">
            <w:pPr>
              <w:outlineLvl w:val="0"/>
              <w:rPr>
                <w:szCs w:val="24"/>
              </w:rPr>
            </w:pPr>
            <w:r>
              <w:rPr>
                <w:color w:val="000000"/>
                <w:szCs w:val="24"/>
              </w:rPr>
              <w:t>Северск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</w:pPr>
            <w:r>
              <w:rPr>
                <w:color w:val="000000"/>
                <w:szCs w:val="24"/>
              </w:rPr>
              <w:t>Х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center"/>
              <w:outlineLvl w:val="0"/>
            </w:pPr>
            <w:r>
              <w:rPr>
                <w:color w:val="000000"/>
                <w:szCs w:val="24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2015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5 777,00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tabs>
                <w:tab w:val="right" w:pos="918"/>
              </w:tabs>
              <w:jc w:val="right"/>
              <w:outlineLvl w:val="0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ab/>
              <w:t> </w:t>
            </w:r>
          </w:p>
          <w:p w:rsidR="00301A66" w:rsidRDefault="00301A66">
            <w:pPr>
              <w:jc w:val="right"/>
              <w:rPr>
                <w:color w:val="C00000"/>
                <w:szCs w:val="24"/>
              </w:rPr>
            </w:pPr>
          </w:p>
          <w:p w:rsidR="00301A66" w:rsidRDefault="009D1B50">
            <w:pPr>
              <w:jc w:val="right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> 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9D1B50">
            <w:pPr>
              <w:jc w:val="right"/>
              <w:outlineLvl w:val="0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5 777,00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1. Своевременность предоставления и соблюдение требований по </w:t>
            </w:r>
            <w:proofErr w:type="spellStart"/>
            <w:r>
              <w:rPr>
                <w:color w:val="000000"/>
                <w:szCs w:val="24"/>
              </w:rPr>
              <w:t>экономичес</w:t>
            </w:r>
            <w:proofErr w:type="spellEnd"/>
            <w:r>
              <w:rPr>
                <w:color w:val="000000"/>
                <w:szCs w:val="24"/>
              </w:rPr>
              <w:t xml:space="preserve">-кой, бухгалтерской, бюджетной, статистической и налоговой отчетности в соответствующие органы,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проц</w:t>
            </w:r>
            <w:proofErr w:type="spellEnd"/>
            <w:r>
              <w:rPr>
                <w:color w:val="000000"/>
                <w:szCs w:val="24"/>
              </w:rPr>
              <w:t xml:space="preserve">  сданных</w:t>
            </w:r>
            <w:proofErr w:type="gramEnd"/>
            <w:r>
              <w:rPr>
                <w:color w:val="000000"/>
                <w:szCs w:val="24"/>
              </w:rPr>
              <w:t xml:space="preserve"> в установленные сроки отчетных документов</w:t>
            </w:r>
          </w:p>
          <w:p w:rsidR="00301A66" w:rsidRDefault="00301A66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301A66" w:rsidRDefault="00301A66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301A66" w:rsidRDefault="00301A66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301A66" w:rsidRDefault="00301A66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301A66" w:rsidRDefault="00301A66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2016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5 692,93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5 692,93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</w:pPr>
            <w:r>
              <w:rPr>
                <w:color w:val="000000"/>
              </w:rPr>
              <w:t>100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2017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5 534,00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5 534,00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</w:pPr>
            <w:r>
              <w:rPr>
                <w:color w:val="000000"/>
              </w:rPr>
              <w:t>100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2018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6 186,83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6 186,83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outlineLvl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</w:pPr>
            <w:r>
              <w:rPr>
                <w:color w:val="000000"/>
              </w:rPr>
              <w:t>100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2019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6 278,89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6 278,89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</w:pPr>
            <w:r>
              <w:rPr>
                <w:color w:val="000000"/>
              </w:rPr>
              <w:t>100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2020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6 278,89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6 278,89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</w:pPr>
            <w:r>
              <w:rPr>
                <w:color w:val="000000"/>
              </w:rPr>
              <w:t>100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2021 </w:t>
            </w: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период)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6 278,89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6 278,89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color w:val="000000"/>
              </w:rPr>
              <w:t>100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2022 </w:t>
            </w: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период)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6 278,89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6 278,89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Итого по подпрограмме 4 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Всего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144 184,04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144 184,04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2015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23 108,50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23 108,50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2016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23 762,93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23 762,93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2017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23 345,00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23 345,00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2018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24 741,83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24 741,83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2019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25 112,89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25 112,89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2020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25 112,89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25 112,89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2021 (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период)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25 112,89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25 112,89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2022 (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период)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25 112,89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25 112,89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Итого по Программе 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Всего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199 759,16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outlineLvl w:val="0"/>
              <w:rPr>
                <w:szCs w:val="24"/>
              </w:rPr>
            </w:pPr>
          </w:p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199 759,16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2015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28 552,93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28 552,93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2016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28 748,57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28 748,57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2017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30 341,80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30 341,80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37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2018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34 546,94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34 546,94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</w:pPr>
            <w:r>
              <w:rPr>
                <w:color w:val="000000"/>
              </w:rPr>
              <w:t>х</w:t>
            </w:r>
          </w:p>
        </w:tc>
      </w:tr>
      <w:tr w:rsidR="00301A66">
        <w:trPr>
          <w:gridAfter w:val="10"/>
          <w:wAfter w:w="13670" w:type="dxa"/>
          <w:trHeight w:val="124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2019 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41 883,52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301A66">
            <w:pPr>
              <w:jc w:val="right"/>
              <w:rPr>
                <w:szCs w:val="24"/>
              </w:rPr>
            </w:pPr>
          </w:p>
          <w:p w:rsidR="00301A66" w:rsidRDefault="009D1B50">
            <w:pPr>
              <w:jc w:val="right"/>
            </w:pPr>
            <w:r>
              <w:rPr>
                <w:szCs w:val="24"/>
              </w:rPr>
              <w:t>41 883,52</w:t>
            </w:r>
          </w:p>
          <w:p w:rsidR="00301A66" w:rsidRDefault="00301A66"/>
          <w:p w:rsidR="00301A66" w:rsidRDefault="00301A66"/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1. Доля расходов бюджета, сформированных в рамках муниципальных </w:t>
            </w:r>
            <w:proofErr w:type="gramStart"/>
            <w:r>
              <w:rPr>
                <w:szCs w:val="24"/>
              </w:rPr>
              <w:t>программ,</w:t>
            </w:r>
            <w:r>
              <w:rPr>
                <w:szCs w:val="24"/>
              </w:rPr>
              <w:br/>
              <w:t>не</w:t>
            </w:r>
            <w:proofErr w:type="gramEnd"/>
            <w:r>
              <w:rPr>
                <w:szCs w:val="24"/>
              </w:rPr>
              <w:t xml:space="preserve"> менее, </w:t>
            </w:r>
            <w:proofErr w:type="spellStart"/>
            <w:r>
              <w:rPr>
                <w:szCs w:val="24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92</w:t>
            </w:r>
          </w:p>
        </w:tc>
      </w:tr>
      <w:tr w:rsidR="00301A66">
        <w:trPr>
          <w:gridAfter w:val="10"/>
          <w:wAfter w:w="13670" w:type="dxa"/>
          <w:trHeight w:val="700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2. Темп роста налоговых и неналоговых доходов в сравнении с предыдущим годом, </w:t>
            </w:r>
            <w:proofErr w:type="spellStart"/>
            <w:r>
              <w:rPr>
                <w:szCs w:val="24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105,5</w:t>
            </w:r>
          </w:p>
        </w:tc>
      </w:tr>
      <w:tr w:rsidR="00301A66">
        <w:trPr>
          <w:gridAfter w:val="10"/>
          <w:wAfter w:w="13670" w:type="dxa"/>
          <w:trHeight w:val="124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r>
              <w:rPr>
                <w:szCs w:val="24"/>
              </w:rPr>
              <w:t>3. Средняя балльная оценка финансового менеджмента ГРБС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2020</w:t>
            </w:r>
          </w:p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35 685,40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35 685,40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1. Доля расходов бюджета, сформированных в рамках муниципальных </w:t>
            </w:r>
            <w:proofErr w:type="gramStart"/>
            <w:r>
              <w:rPr>
                <w:szCs w:val="24"/>
              </w:rPr>
              <w:t>программ,</w:t>
            </w:r>
            <w:r>
              <w:rPr>
                <w:szCs w:val="24"/>
              </w:rPr>
              <w:br/>
              <w:t>не</w:t>
            </w:r>
            <w:proofErr w:type="gramEnd"/>
            <w:r>
              <w:rPr>
                <w:szCs w:val="24"/>
              </w:rPr>
              <w:t xml:space="preserve"> менее, </w:t>
            </w:r>
            <w:proofErr w:type="spellStart"/>
            <w:r>
              <w:rPr>
                <w:szCs w:val="24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2. Темп роста налоговых и неналоговых доходов в сравнении с предыдущим годом, </w:t>
            </w:r>
            <w:proofErr w:type="spellStart"/>
            <w:r>
              <w:rPr>
                <w:szCs w:val="24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r>
              <w:rPr>
                <w:szCs w:val="24"/>
              </w:rPr>
              <w:t>3. Средняя балльная оценка финансового менеджмента ГРБС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2021 (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период)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35 685,40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35 685,40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1. Доля расходов бюджета, сформированных в рамках муниципальных </w:t>
            </w:r>
            <w:proofErr w:type="gramStart"/>
            <w:r>
              <w:rPr>
                <w:szCs w:val="24"/>
              </w:rPr>
              <w:t>программ,</w:t>
            </w:r>
            <w:r>
              <w:rPr>
                <w:szCs w:val="24"/>
              </w:rPr>
              <w:br/>
              <w:t>не</w:t>
            </w:r>
            <w:proofErr w:type="gramEnd"/>
            <w:r>
              <w:rPr>
                <w:szCs w:val="24"/>
              </w:rPr>
              <w:t xml:space="preserve"> менее, </w:t>
            </w:r>
            <w:proofErr w:type="spellStart"/>
            <w:r>
              <w:rPr>
                <w:szCs w:val="24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2. Темп роста налоговых и неналоговых доходов в сравнении с предыдущим годом, </w:t>
            </w:r>
            <w:proofErr w:type="spellStart"/>
            <w:r>
              <w:rPr>
                <w:szCs w:val="24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r>
              <w:rPr>
                <w:szCs w:val="24"/>
              </w:rPr>
              <w:t>3. Средняя балльная оценка финансового менеджмента ГРБС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2022 (</w:t>
            </w:r>
            <w:proofErr w:type="spellStart"/>
            <w:proofErr w:type="gramStart"/>
            <w:r>
              <w:rPr>
                <w:color w:val="000000"/>
                <w:szCs w:val="24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период)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35 685,40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9D1B50">
            <w:pPr>
              <w:jc w:val="right"/>
            </w:pPr>
            <w:r>
              <w:rPr>
                <w:szCs w:val="24"/>
              </w:rPr>
              <w:t>35 685,40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1. Доля расходов бюджета, сформированных в рамках муниципальных </w:t>
            </w:r>
            <w:proofErr w:type="gramStart"/>
            <w:r>
              <w:rPr>
                <w:szCs w:val="24"/>
              </w:rPr>
              <w:t>программ,</w:t>
            </w:r>
            <w:r>
              <w:rPr>
                <w:szCs w:val="24"/>
              </w:rPr>
              <w:br/>
              <w:t>не</w:t>
            </w:r>
            <w:proofErr w:type="gramEnd"/>
            <w:r>
              <w:rPr>
                <w:szCs w:val="24"/>
              </w:rPr>
              <w:t xml:space="preserve"> менее, </w:t>
            </w:r>
            <w:proofErr w:type="spellStart"/>
            <w:r>
              <w:rPr>
                <w:szCs w:val="24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pPr>
              <w:rPr>
                <w:szCs w:val="24"/>
              </w:rPr>
            </w:pPr>
            <w:r>
              <w:rPr>
                <w:szCs w:val="24"/>
              </w:rPr>
              <w:t xml:space="preserve">2. Темп роста налоговых и неналоговых доходов в сравнении с предыдущим годом, </w:t>
            </w:r>
            <w:proofErr w:type="spellStart"/>
            <w:r>
              <w:rPr>
                <w:szCs w:val="24"/>
              </w:rPr>
              <w:t>проц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</w:t>
            </w:r>
          </w:p>
        </w:tc>
      </w:tr>
      <w:tr w:rsidR="00301A66">
        <w:trPr>
          <w:gridAfter w:val="10"/>
          <w:wAfter w:w="13670" w:type="dxa"/>
          <w:trHeight w:val="228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rPr>
                <w:color w:val="000000"/>
                <w:szCs w:val="24"/>
              </w:rPr>
            </w:pPr>
          </w:p>
        </w:tc>
        <w:tc>
          <w:tcPr>
            <w:tcW w:w="131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0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66" w:rsidRDefault="00301A66"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66" w:rsidRDefault="009D1B50">
            <w:r>
              <w:rPr>
                <w:szCs w:val="24"/>
              </w:rPr>
              <w:t>3. Средняя балльная оценка финансового менеджмента ГРБС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66" w:rsidRDefault="009D1B5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</w:t>
            </w:r>
          </w:p>
        </w:tc>
      </w:tr>
    </w:tbl>
    <w:p w:rsidR="00301A66" w:rsidRDefault="00301A66"/>
    <w:p w:rsidR="00301A66" w:rsidRDefault="00301A66"/>
    <w:p w:rsidR="00301A66" w:rsidRDefault="00301A66"/>
    <w:p w:rsidR="00301A66" w:rsidRDefault="00301A66"/>
    <w:p w:rsidR="00301A66" w:rsidRDefault="00301A66">
      <w:pPr>
        <w:rPr>
          <w:rFonts w:ascii="Times New Roman" w:hAnsi="Times New Roman"/>
          <w:color w:val="000000" w:themeColor="text1"/>
          <w:sz w:val="24"/>
          <w:szCs w:val="24"/>
        </w:rPr>
      </w:pPr>
    </w:p>
    <w:sectPr w:rsidR="00301A66">
      <w:pgSz w:w="16840" w:h="11907" w:orient="landscape" w:code="9"/>
      <w:pgMar w:top="1247" w:right="1134" w:bottom="567" w:left="1134" w:header="357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B50" w:rsidRDefault="009D1B50">
      <w:r>
        <w:separator/>
      </w:r>
    </w:p>
  </w:endnote>
  <w:endnote w:type="continuationSeparator" w:id="0">
    <w:p w:rsidR="009D1B50" w:rsidRDefault="009D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B50" w:rsidRDefault="009D1B50">
      <w:r>
        <w:separator/>
      </w:r>
    </w:p>
  </w:footnote>
  <w:footnote w:type="continuationSeparator" w:id="0">
    <w:p w:rsidR="009D1B50" w:rsidRDefault="009D1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B50" w:rsidRDefault="009D1B50">
    <w:pPr>
      <w:spacing w:before="120"/>
      <w:rPr>
        <w:sz w:val="32"/>
        <w:szCs w:val="32"/>
      </w:rPr>
    </w:pP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94B86"/>
    <w:multiLevelType w:val="hybridMultilevel"/>
    <w:tmpl w:val="56CC3B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1795E96"/>
    <w:multiLevelType w:val="hybridMultilevel"/>
    <w:tmpl w:val="EF56411A"/>
    <w:lvl w:ilvl="0" w:tplc="26DAE5F8">
      <w:start w:val="1"/>
      <w:numFmt w:val="decimal"/>
      <w:lvlText w:val="%1)"/>
      <w:lvlJc w:val="left"/>
      <w:pPr>
        <w:ind w:left="92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>
    <w:nsid w:val="69D679C3"/>
    <w:multiLevelType w:val="hybridMultilevel"/>
    <w:tmpl w:val="16B0C5EC"/>
    <w:lvl w:ilvl="0" w:tplc="4F92030A">
      <w:start w:val="1"/>
      <w:numFmt w:val="decimal"/>
      <w:lvlText w:val="%1."/>
      <w:lvlJc w:val="left"/>
      <w:pPr>
        <w:ind w:left="1320" w:hanging="7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7228326D"/>
    <w:multiLevelType w:val="hybridMultilevel"/>
    <w:tmpl w:val="EF56411A"/>
    <w:lvl w:ilvl="0" w:tplc="26DAE5F8">
      <w:start w:val="1"/>
      <w:numFmt w:val="decimal"/>
      <w:lvlText w:val="%1)"/>
      <w:lvlJc w:val="left"/>
      <w:pPr>
        <w:ind w:left="92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8193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1A66"/>
    <w:rsid w:val="00301A66"/>
    <w:rsid w:val="009D1B50"/>
    <w:rsid w:val="00E3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o:colormenu v:ext="edit" strokecolor="none [3212]"/>
    </o:shapedefaults>
    <o:shapelayout v:ext="edit">
      <o:idmap v:ext="edit" data="1"/>
    </o:shapelayout>
  </w:shapeDefaults>
  <w:decimalSymbol w:val=","/>
  <w:listSeparator w:val=";"/>
  <w15:docId w15:val="{82D0532D-2F4B-459D-806A-B8341437B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 CYR" w:hAnsi="Times New Roman CYR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120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character" w:styleId="a5">
    <w:name w:val="Hyperlink"/>
    <w:basedOn w:val="a0"/>
    <w:uiPriority w:val="99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Pr>
      <w:rFonts w:ascii="Times New Roman CYR" w:hAnsi="Times New Roman CYR" w:cs="Times New Roman"/>
    </w:r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Pr>
      <w:rFonts w:ascii="Times New Roman CYR" w:hAnsi="Times New Roman CYR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cs="Times New Roman"/>
      <w:sz w:val="2"/>
    </w:rPr>
  </w:style>
  <w:style w:type="table" w:styleId="ac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d">
    <w:name w:val="line number"/>
    <w:basedOn w:val="a0"/>
    <w:uiPriority w:val="99"/>
    <w:semiHidden/>
    <w:unhideWhenUsed/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topleveltext">
    <w:name w:val="formattext topleveltext"/>
    <w:basedOn w:val="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6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C5C4DA5233640B4E42B1479548EB322EFD8DC58CF1E21A3B6637994D00AAEE786D3B692529333AC84A207B932C27BC94d456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5C4DA5233640B4E42B1479548EB322EFD8DC58CF8E61B306035C44708F3E27A6A3436203C2262C443366490303BBE954Fd55A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C31DDD6E3DF0C84BC978CF0D03AC0B560B015337CB136730A98DA4B818ACC9BG2X2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5C4DA5233640B4E42B159985E876C2AFF879983FBE215653B68C21057A3E42F387468796C6E29C84020789133d25D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5C4DA5233640B4E42B1479548EB322EFD8DC58CF0E51B326137994D00AAEE786D3B692529333AC84A207B932C27BC94d456I" TargetMode="External"/><Relationship Id="rId10" Type="http://schemas.openxmlformats.org/officeDocument/2006/relationships/hyperlink" Target="consultantplus://offline/ref=9C31DDD6E3DF0C84BC978CF0D03AC0B560B015337CB136730A98DA4B818ACC9BG2X2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31DDD6E3DF0C84BC978CF0D03AC0B560B015337CB136730A98DA4B818ACC9BG2X2L" TargetMode="External"/><Relationship Id="rId14" Type="http://schemas.openxmlformats.org/officeDocument/2006/relationships/hyperlink" Target="consultantplus://offline/ref=C5C4DA5233640B4E42B1479548EB322EFD8DC58CF1E41E356337994D00AAEE786D3B692529333AC84A207B932C27BC94d456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hernogolova.SEVADM\Local%20Settings\Temporary%20Internet%20Files\Content.MSO\F38219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6C450-9278-4214-83D1-85A800AE3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F38219</Template>
  <TotalTime>783</TotalTime>
  <Pages>85</Pages>
  <Words>16568</Words>
  <Characters>94441</Characters>
  <Application>Microsoft Office Word</Application>
  <DocSecurity>0</DocSecurity>
  <Lines>787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ЗАТО Северск</Company>
  <LinksUpToDate>false</LinksUpToDate>
  <CharactersWithSpaces>110788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Manankova</dc:creator>
  <cp:keywords/>
  <dc:description/>
  <cp:lastModifiedBy>Dolgih</cp:lastModifiedBy>
  <cp:revision>132</cp:revision>
  <cp:lastPrinted>2018-12-25T03:08:00Z</cp:lastPrinted>
  <dcterms:created xsi:type="dcterms:W3CDTF">2015-08-28T04:18:00Z</dcterms:created>
  <dcterms:modified xsi:type="dcterms:W3CDTF">2019-02-01T07:55:00Z</dcterms:modified>
</cp:coreProperties>
</file>